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993CF7" w:rsidP="006D37D1" w:rsidRDefault="00993CF7" w14:paraId="315D0C21" w14:textId="77777777">
      <w:pPr>
        <w:rPr>
          <w:rFonts w:cs="Arial"/>
          <w:b/>
          <w:sz w:val="16"/>
          <w:szCs w:val="16"/>
        </w:rPr>
      </w:pPr>
    </w:p>
    <w:p w:rsidRPr="00042BE1" w:rsidR="00F52E74" w:rsidP="006D37D1" w:rsidRDefault="00F52E74" w14:paraId="5A2088C6" w14:textId="77777777">
      <w:pPr>
        <w:rPr>
          <w:rFonts w:cs="Arial"/>
          <w:b/>
          <w:sz w:val="16"/>
          <w:szCs w:val="16"/>
        </w:rPr>
      </w:pPr>
    </w:p>
    <w:p w:rsidRPr="00B35568" w:rsidR="00993CF7" w:rsidP="00B35568" w:rsidRDefault="00337690" w14:paraId="59A7128C" w14:textId="24F5ACD0">
      <w:pPr>
        <w:pStyle w:val="Prrafodelista"/>
        <w:numPr>
          <w:ilvl w:val="0"/>
          <w:numId w:val="46"/>
        </w:numPr>
        <w:rPr>
          <w:rFonts w:cs="Arial"/>
          <w:b/>
          <w:bCs/>
          <w:sz w:val="18"/>
          <w:szCs w:val="18"/>
        </w:rPr>
      </w:pPr>
      <w:r w:rsidRPr="00337690">
        <w:rPr>
          <w:rFonts w:cs="Arial"/>
          <w:b/>
          <w:bCs/>
          <w:sz w:val="18"/>
          <w:szCs w:val="18"/>
        </w:rPr>
        <w:t>PER</w:t>
      </w:r>
      <w:r w:rsidRPr="00B35568">
        <w:rPr>
          <w:rFonts w:cs="Arial"/>
          <w:b/>
          <w:bCs/>
          <w:sz w:val="18"/>
          <w:szCs w:val="18"/>
        </w:rPr>
        <w:t>IODO DEL INFORM</w:t>
      </w:r>
      <w:r w:rsidR="006B6D57">
        <w:rPr>
          <w:rFonts w:cs="Arial"/>
          <w:b/>
          <w:bCs/>
          <w:sz w:val="18"/>
          <w:szCs w:val="18"/>
        </w:rPr>
        <w:t>E</w:t>
      </w:r>
    </w:p>
    <w:p w:rsidRPr="00042BE1" w:rsidR="00B35568" w:rsidP="5F48461A" w:rsidRDefault="00B35568" w14:paraId="0B6E4EE9" w14:textId="58F73705">
      <w:pPr>
        <w:rPr>
          <w:rFonts w:cs="Arial"/>
          <w:sz w:val="16"/>
          <w:szCs w:val="16"/>
        </w:rPr>
      </w:pPr>
    </w:p>
    <w:p w:rsidR="5F48461A" w:rsidP="5F48461A" w:rsidRDefault="5F48461A" w14:paraId="54883718" w14:textId="28951973">
      <w:pPr>
        <w:rPr>
          <w:rFonts w:cs="Arial"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840"/>
        <w:gridCol w:w="5554"/>
      </w:tblGrid>
      <w:tr w:rsidRPr="00042BE1" w:rsidR="00AA4417" w:rsidTr="00B35568" w14:paraId="7CE611D9" w14:textId="77777777">
        <w:trPr>
          <w:trHeight w:val="537"/>
        </w:trPr>
        <w:tc>
          <w:tcPr>
            <w:tcW w:w="2044" w:type="pct"/>
            <w:vAlign w:val="center"/>
          </w:tcPr>
          <w:p w:rsidRPr="00042BE1" w:rsidR="00AA4417" w:rsidP="00BC35D4" w:rsidRDefault="00AA4417" w14:paraId="797F666A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PERÍODO A QUE CORRESPONDE EL INFORME</w:t>
            </w:r>
          </w:p>
        </w:tc>
        <w:tc>
          <w:tcPr>
            <w:tcW w:w="2956" w:type="pct"/>
            <w:vAlign w:val="center"/>
          </w:tcPr>
          <w:p w:rsidRPr="001B46E0" w:rsidR="00AA4417" w:rsidP="00B35568" w:rsidRDefault="00AE1A4F" w14:paraId="48A1A93B" w14:textId="1D42836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25</w:t>
            </w:r>
            <w:r w:rsidRPr="001B46E0" w:rsidR="00B35568">
              <w:rPr>
                <w:rFonts w:cs="Arial"/>
                <w:b/>
                <w:sz w:val="16"/>
                <w:szCs w:val="16"/>
              </w:rPr>
              <w:t>/</w:t>
            </w:r>
            <w:r w:rsidR="00A443EB">
              <w:rPr>
                <w:rFonts w:cs="Arial"/>
                <w:b/>
                <w:sz w:val="16"/>
                <w:szCs w:val="16"/>
              </w:rPr>
              <w:t>0</w:t>
            </w:r>
            <w:r w:rsidR="00B73668">
              <w:rPr>
                <w:rFonts w:cs="Arial"/>
                <w:b/>
                <w:sz w:val="16"/>
                <w:szCs w:val="16"/>
              </w:rPr>
              <w:t>2</w:t>
            </w:r>
            <w:r w:rsidRPr="001B46E0" w:rsidR="00205C66">
              <w:rPr>
                <w:rFonts w:cs="Arial"/>
                <w:b/>
                <w:sz w:val="16"/>
                <w:szCs w:val="16"/>
              </w:rPr>
              <w:t>/202</w:t>
            </w:r>
            <w:r w:rsidR="00A443EB">
              <w:rPr>
                <w:rFonts w:cs="Arial"/>
                <w:b/>
                <w:sz w:val="16"/>
                <w:szCs w:val="16"/>
              </w:rPr>
              <w:t>6</w:t>
            </w:r>
            <w:r w:rsidRPr="001B46E0" w:rsidR="00863DCF">
              <w:rPr>
                <w:rFonts w:cs="Arial"/>
                <w:b/>
                <w:sz w:val="16"/>
                <w:szCs w:val="16"/>
              </w:rPr>
              <w:t xml:space="preserve">     </w:t>
            </w:r>
            <w:r w:rsidRPr="001B46E0" w:rsidR="00B35568"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1B46E0" w:rsidR="00863DCF">
              <w:rPr>
                <w:rFonts w:cs="Arial"/>
                <w:b/>
                <w:sz w:val="16"/>
                <w:szCs w:val="16"/>
              </w:rPr>
              <w:t xml:space="preserve">  </w:t>
            </w:r>
            <w:r w:rsidRPr="001B46E0" w:rsidR="005D2A51">
              <w:rPr>
                <w:rFonts w:cs="Arial"/>
                <w:b/>
                <w:sz w:val="16"/>
                <w:szCs w:val="16"/>
              </w:rPr>
              <w:t>A</w:t>
            </w:r>
            <w:r w:rsidRPr="001B46E0" w:rsidR="00863DCF">
              <w:rPr>
                <w:rFonts w:cs="Arial"/>
                <w:b/>
                <w:sz w:val="16"/>
                <w:szCs w:val="16"/>
              </w:rPr>
              <w:t xml:space="preserve">          </w:t>
            </w:r>
            <w:r w:rsidRPr="001B46E0" w:rsidR="00B35568">
              <w:rPr>
                <w:rFonts w:cs="Arial"/>
                <w:b/>
                <w:sz w:val="16"/>
                <w:szCs w:val="16"/>
              </w:rPr>
              <w:t xml:space="preserve">    </w:t>
            </w:r>
            <w:r w:rsidRPr="001B46E0" w:rsidR="00863DCF">
              <w:rPr>
                <w:rFonts w:cs="Arial"/>
                <w:b/>
                <w:sz w:val="16"/>
                <w:szCs w:val="16"/>
              </w:rPr>
              <w:t xml:space="preserve"> </w:t>
            </w:r>
            <w:r w:rsidR="00132F86">
              <w:rPr>
                <w:rFonts w:cs="Arial"/>
                <w:b/>
                <w:sz w:val="16"/>
                <w:szCs w:val="16"/>
              </w:rPr>
              <w:t>24</w:t>
            </w:r>
            <w:r w:rsidRPr="001B46E0" w:rsidR="00B35568">
              <w:rPr>
                <w:rFonts w:cs="Arial"/>
                <w:b/>
                <w:sz w:val="16"/>
                <w:szCs w:val="16"/>
              </w:rPr>
              <w:t>/</w:t>
            </w:r>
            <w:r w:rsidR="00A443EB">
              <w:rPr>
                <w:rFonts w:cs="Arial"/>
                <w:b/>
                <w:sz w:val="16"/>
                <w:szCs w:val="16"/>
              </w:rPr>
              <w:t>0</w:t>
            </w:r>
            <w:r w:rsidR="00B73668">
              <w:rPr>
                <w:rFonts w:cs="Arial"/>
                <w:b/>
                <w:sz w:val="16"/>
                <w:szCs w:val="16"/>
              </w:rPr>
              <w:t>3</w:t>
            </w:r>
            <w:r w:rsidRPr="001B46E0" w:rsidR="00205C66">
              <w:rPr>
                <w:rFonts w:cs="Arial"/>
                <w:b/>
                <w:sz w:val="16"/>
                <w:szCs w:val="16"/>
              </w:rPr>
              <w:t>/202</w:t>
            </w:r>
            <w:r w:rsidR="00A443EB"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</w:tbl>
    <w:p w:rsidRPr="00042BE1" w:rsidR="00AA4417" w:rsidP="00AA4417" w:rsidRDefault="00AA4417" w14:paraId="2147B4BC" w14:textId="07286F45">
      <w:pPr>
        <w:rPr>
          <w:rFonts w:cs="Arial"/>
          <w:sz w:val="16"/>
          <w:szCs w:val="16"/>
        </w:rPr>
      </w:pPr>
    </w:p>
    <w:p w:rsidR="00D448F9" w:rsidP="00AA4417" w:rsidRDefault="00D448F9" w14:paraId="7847A620" w14:textId="50F77CD8">
      <w:pPr>
        <w:rPr>
          <w:rFonts w:cs="Arial"/>
          <w:b/>
          <w:sz w:val="16"/>
          <w:szCs w:val="16"/>
        </w:rPr>
      </w:pPr>
    </w:p>
    <w:p w:rsidRPr="00B35568" w:rsidR="00AA4417" w:rsidP="00B35568" w:rsidRDefault="00733490" w14:paraId="6930BEDF" w14:textId="48C0EE74">
      <w:pPr>
        <w:pStyle w:val="Prrafodelista"/>
        <w:numPr>
          <w:ilvl w:val="0"/>
          <w:numId w:val="46"/>
        </w:numPr>
        <w:rPr>
          <w:rFonts w:cs="Arial"/>
          <w:b/>
          <w:sz w:val="18"/>
          <w:szCs w:val="18"/>
        </w:rPr>
      </w:pPr>
      <w:r w:rsidRPr="5F48461A">
        <w:rPr>
          <w:rFonts w:cs="Arial"/>
          <w:b/>
          <w:bCs/>
          <w:sz w:val="18"/>
          <w:szCs w:val="18"/>
        </w:rPr>
        <w:t>DATOS DEL SUPERVISOR</w:t>
      </w:r>
    </w:p>
    <w:p w:rsidR="5F48461A" w:rsidP="5F48461A" w:rsidRDefault="5F48461A" w14:paraId="7F5387E2" w14:textId="70F64A77">
      <w:pPr>
        <w:rPr>
          <w:rFonts w:cs="Arial"/>
          <w:sz w:val="16"/>
          <w:szCs w:val="16"/>
        </w:rPr>
      </w:pPr>
    </w:p>
    <w:p w:rsidRPr="00042BE1" w:rsidR="00B35568" w:rsidP="00AA4417" w:rsidRDefault="007F1AA3" w14:paraId="3B1C0421" w14:textId="24E4B3C8">
      <w:pPr>
        <w:rPr>
          <w:rFonts w:cs="Arial"/>
          <w:sz w:val="16"/>
          <w:szCs w:val="16"/>
        </w:rPr>
      </w:pPr>
      <w:r w:rsidRPr="5F48461A">
        <w:rPr>
          <w:rFonts w:cs="Arial"/>
          <w:sz w:val="16"/>
          <w:szCs w:val="16"/>
        </w:rPr>
        <w:t xml:space="preserve"> </w:t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4229"/>
        <w:gridCol w:w="5165"/>
      </w:tblGrid>
      <w:tr w:rsidRPr="00042BE1" w:rsidR="00AA4417" w:rsidTr="4310D58C" w14:paraId="539AA356" w14:textId="77777777">
        <w:tc>
          <w:tcPr>
            <w:tcW w:w="2251" w:type="pct"/>
            <w:vAlign w:val="center"/>
          </w:tcPr>
          <w:p w:rsidRPr="00042BE1" w:rsidR="00AA4417" w:rsidP="00BC35D4" w:rsidRDefault="00AA4417" w14:paraId="0E176EF8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NOMBRE DEL SUPERVISOR</w:t>
            </w:r>
          </w:p>
        </w:tc>
        <w:tc>
          <w:tcPr>
            <w:tcW w:w="2749" w:type="pct"/>
            <w:vAlign w:val="center"/>
          </w:tcPr>
          <w:p w:rsidRPr="00042BE1" w:rsidR="00AA4417" w:rsidP="00BC35D4" w:rsidRDefault="00042E4A" w14:paraId="3408E088" w14:textId="7795DEFE">
            <w:pPr>
              <w:rPr>
                <w:rFonts w:cs="Arial"/>
                <w:sz w:val="16"/>
                <w:szCs w:val="16"/>
              </w:rPr>
            </w:pPr>
            <w:r w:rsidRPr="4310D58C">
              <w:rPr>
                <w:rFonts w:cs="Arial"/>
                <w:sz w:val="16"/>
                <w:szCs w:val="16"/>
              </w:rPr>
              <w:t>Juan Carlos Ramírez</w:t>
            </w:r>
            <w:r w:rsidRPr="4310D58C" w:rsidR="46C5C5C1">
              <w:rPr>
                <w:rFonts w:cs="Arial"/>
                <w:sz w:val="16"/>
                <w:szCs w:val="16"/>
              </w:rPr>
              <w:t xml:space="preserve"> Valencia </w:t>
            </w:r>
          </w:p>
        </w:tc>
      </w:tr>
      <w:tr w:rsidRPr="00042BE1" w:rsidR="00AA4417" w:rsidTr="4310D58C" w14:paraId="0E9A51CF" w14:textId="77777777">
        <w:tc>
          <w:tcPr>
            <w:tcW w:w="2251" w:type="pct"/>
            <w:vAlign w:val="center"/>
          </w:tcPr>
          <w:p w:rsidRPr="00042BE1" w:rsidR="00AA4417" w:rsidP="00BC35D4" w:rsidRDefault="00AA4417" w14:paraId="6E790397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DEPENDENCIA</w:t>
            </w:r>
          </w:p>
        </w:tc>
        <w:tc>
          <w:tcPr>
            <w:tcW w:w="2749" w:type="pct"/>
            <w:vAlign w:val="center"/>
          </w:tcPr>
          <w:p w:rsidRPr="00042BE1" w:rsidR="00AA4417" w:rsidP="00BC35D4" w:rsidRDefault="00205C66" w14:paraId="338BA088" w14:textId="31330E3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Oficina Control I</w:t>
            </w:r>
            <w:r w:rsidR="00042E4A">
              <w:rPr>
                <w:rFonts w:cs="Arial"/>
                <w:sz w:val="16"/>
                <w:szCs w:val="16"/>
              </w:rPr>
              <w:t>nterno</w:t>
            </w:r>
          </w:p>
        </w:tc>
      </w:tr>
      <w:tr w:rsidRPr="00042BE1" w:rsidR="00AA4417" w:rsidTr="4310D58C" w14:paraId="3FD7C248" w14:textId="77777777">
        <w:tc>
          <w:tcPr>
            <w:tcW w:w="2251" w:type="pct"/>
            <w:vAlign w:val="center"/>
          </w:tcPr>
          <w:p w:rsidRPr="00042BE1" w:rsidR="00AA4417" w:rsidP="00BC35D4" w:rsidRDefault="00AA4417" w14:paraId="514121DA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CARGO</w:t>
            </w:r>
          </w:p>
        </w:tc>
        <w:tc>
          <w:tcPr>
            <w:tcW w:w="2749" w:type="pct"/>
            <w:vAlign w:val="center"/>
          </w:tcPr>
          <w:p w:rsidRPr="00042BE1" w:rsidR="00AA4417" w:rsidP="00BC35D4" w:rsidRDefault="23212B75" w14:paraId="4ABC961D" w14:textId="06F77988">
            <w:pPr>
              <w:rPr>
                <w:rFonts w:cs="Arial"/>
                <w:sz w:val="16"/>
                <w:szCs w:val="16"/>
              </w:rPr>
            </w:pPr>
            <w:r w:rsidRPr="0936117A">
              <w:rPr>
                <w:rFonts w:cs="Arial"/>
                <w:sz w:val="16"/>
                <w:szCs w:val="16"/>
              </w:rPr>
              <w:t>Jefe Oficina de Control Interno</w:t>
            </w:r>
          </w:p>
        </w:tc>
      </w:tr>
    </w:tbl>
    <w:p w:rsidRPr="00042BE1" w:rsidR="008F1EFC" w:rsidP="00AA4417" w:rsidRDefault="008F1EFC" w14:paraId="534525A3" w14:textId="27306506">
      <w:pPr>
        <w:rPr>
          <w:rFonts w:cs="Arial"/>
          <w:sz w:val="16"/>
          <w:szCs w:val="16"/>
        </w:rPr>
      </w:pPr>
    </w:p>
    <w:p w:rsidR="00B35568" w:rsidP="00AA4417" w:rsidRDefault="00B35568" w14:paraId="778F2732" w14:textId="77777777">
      <w:pPr>
        <w:rPr>
          <w:rFonts w:cs="Arial"/>
          <w:b/>
          <w:sz w:val="16"/>
          <w:szCs w:val="16"/>
        </w:rPr>
      </w:pPr>
    </w:p>
    <w:p w:rsidRPr="00B35568" w:rsidR="006D37D1" w:rsidP="00B35568" w:rsidRDefault="00733490" w14:paraId="7F13E66B" w14:textId="5895BEC0">
      <w:pPr>
        <w:pStyle w:val="Prrafodelista"/>
        <w:numPr>
          <w:ilvl w:val="0"/>
          <w:numId w:val="46"/>
        </w:numPr>
        <w:rPr>
          <w:rFonts w:cs="Arial"/>
          <w:b/>
          <w:sz w:val="18"/>
          <w:szCs w:val="18"/>
        </w:rPr>
      </w:pPr>
      <w:r w:rsidRPr="00B35568">
        <w:rPr>
          <w:rFonts w:cs="Arial"/>
          <w:b/>
          <w:sz w:val="18"/>
          <w:szCs w:val="18"/>
        </w:rPr>
        <w:t xml:space="preserve">DATOS DEL CONTRATO </w:t>
      </w:r>
    </w:p>
    <w:p w:rsidRPr="00042BE1" w:rsidR="00B35568" w:rsidP="5F48461A" w:rsidRDefault="00B35568" w14:paraId="2EA62D01" w14:textId="4CFB5715">
      <w:pPr>
        <w:rPr>
          <w:rFonts w:cs="Arial"/>
          <w:sz w:val="16"/>
          <w:szCs w:val="16"/>
        </w:rPr>
      </w:pPr>
    </w:p>
    <w:p w:rsidR="5F48461A" w:rsidP="5F48461A" w:rsidRDefault="5F48461A" w14:paraId="0A18D769" w14:textId="4483EDA7">
      <w:pPr>
        <w:rPr>
          <w:rFonts w:cs="Arial"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4629"/>
        <w:gridCol w:w="4765"/>
      </w:tblGrid>
      <w:tr w:rsidRPr="00042BE1" w:rsidR="00405DD2" w:rsidTr="33B99972" w14:paraId="49B495C6" w14:textId="77777777">
        <w:tc>
          <w:tcPr>
            <w:tcW w:w="5000" w:type="pct"/>
            <w:gridSpan w:val="2"/>
          </w:tcPr>
          <w:p w:rsidRPr="00042BE1" w:rsidR="00405DD2" w:rsidP="13FA95B6" w:rsidRDefault="00405DD2" w14:paraId="3170A69D" w14:textId="3E2B5E69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33B99972">
              <w:rPr>
                <w:rFonts w:cs="Arial"/>
                <w:b/>
                <w:bCs/>
                <w:sz w:val="16"/>
                <w:szCs w:val="16"/>
              </w:rPr>
              <w:t>OBJETO:</w:t>
            </w:r>
            <w:r w:rsidRPr="33B99972" w:rsidR="00205C66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Pr="33B99972" w:rsidR="002D06EE">
              <w:rPr>
                <w:rFonts w:cs="Arial"/>
                <w:sz w:val="16"/>
                <w:szCs w:val="16"/>
              </w:rPr>
              <w:t>PRESTAR LOS SERVICIOS TÉCNICOS PARA APOYAR A LA OFICINA DE CONTROL INTERNO EN LA EJECUCIÓN DE AUDITORÍAS, INDAGACIONES ADMINISTRATIVAS, ELABORACIÓN DE INFORMES, ACTUALIZACIÓN DE PROCESOS Y PROCEDIMIENTOS DE LA DEPENDENCIA Y SEGUIMIENTOS A LOS PROYECTOS DE CONFORMIDAD CON EL PLAN ANUAL DE AUDITORIAS PARA LA VIGENCIA 202</w:t>
            </w:r>
            <w:r w:rsidR="00A443EB">
              <w:rPr>
                <w:rFonts w:cs="Arial"/>
                <w:sz w:val="16"/>
                <w:szCs w:val="16"/>
              </w:rPr>
              <w:t>6</w:t>
            </w:r>
            <w:r w:rsidRPr="33B99972" w:rsidR="002D06EE">
              <w:rPr>
                <w:rFonts w:cs="Arial"/>
                <w:sz w:val="16"/>
                <w:szCs w:val="16"/>
              </w:rPr>
              <w:t>, ACTIVIDADES DE FOMENTO DE AUTOCONTROL Y GESTIÓN DEL MAPA DE ASEGURAMIENTO BASADO EN EL MECI, MIPG Y, LA CALIDAD DE LOS PROCESOS Y PROCEDIMIENTOS DE LA ENTIDAD.</w:t>
            </w:r>
          </w:p>
        </w:tc>
      </w:tr>
      <w:tr w:rsidRPr="00042BE1" w:rsidR="00405DD2" w:rsidTr="33B99972" w14:paraId="4116B20C" w14:textId="77777777">
        <w:tc>
          <w:tcPr>
            <w:tcW w:w="2464" w:type="pct"/>
          </w:tcPr>
          <w:p w:rsidRPr="00042BE1" w:rsidR="00405DD2" w:rsidP="008B4470" w:rsidRDefault="003534CD" w14:paraId="2FE2A45F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NÚ</w:t>
            </w:r>
            <w:r w:rsidRPr="00042BE1" w:rsidR="00405DD2">
              <w:rPr>
                <w:rFonts w:cs="Arial"/>
                <w:b/>
                <w:sz w:val="16"/>
                <w:szCs w:val="16"/>
              </w:rPr>
              <w:t>MERO DE CONTRATO</w:t>
            </w:r>
          </w:p>
        </w:tc>
        <w:tc>
          <w:tcPr>
            <w:tcW w:w="2536" w:type="pct"/>
          </w:tcPr>
          <w:p w:rsidRPr="00205C66" w:rsidR="00405DD2" w:rsidP="008B4470" w:rsidRDefault="00205C66" w14:paraId="24C8A961" w14:textId="1BAD8727">
            <w:pPr>
              <w:rPr>
                <w:rFonts w:cs="Arial"/>
                <w:sz w:val="16"/>
                <w:szCs w:val="16"/>
              </w:rPr>
            </w:pPr>
            <w:r w:rsidRPr="00205C66">
              <w:rPr>
                <w:rFonts w:cs="Arial"/>
                <w:sz w:val="16"/>
                <w:szCs w:val="16"/>
              </w:rPr>
              <w:t>CTO-202</w:t>
            </w:r>
            <w:r w:rsidR="00A443EB">
              <w:rPr>
                <w:rFonts w:cs="Arial"/>
                <w:sz w:val="16"/>
                <w:szCs w:val="16"/>
              </w:rPr>
              <w:t>6</w:t>
            </w:r>
            <w:r w:rsidRPr="00205C66">
              <w:rPr>
                <w:rFonts w:cs="Arial"/>
                <w:sz w:val="16"/>
                <w:szCs w:val="16"/>
              </w:rPr>
              <w:t>-</w:t>
            </w:r>
            <w:r w:rsidR="00A443EB">
              <w:rPr>
                <w:rFonts w:cs="Arial"/>
                <w:sz w:val="16"/>
                <w:szCs w:val="16"/>
              </w:rPr>
              <w:t>0098</w:t>
            </w:r>
          </w:p>
        </w:tc>
      </w:tr>
      <w:tr w:rsidRPr="00042BE1" w:rsidR="00AA4417" w:rsidTr="33B99972" w14:paraId="76C6A860" w14:textId="77777777">
        <w:tc>
          <w:tcPr>
            <w:tcW w:w="2464" w:type="pct"/>
          </w:tcPr>
          <w:p w:rsidRPr="00042BE1" w:rsidR="00AA4417" w:rsidP="00405DD2" w:rsidRDefault="00AA4417" w14:paraId="1EB95EF6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 xml:space="preserve">FECHA DE </w:t>
            </w:r>
            <w:r w:rsidRPr="00042BE1" w:rsidR="00405DD2">
              <w:rPr>
                <w:rFonts w:cs="Arial"/>
                <w:b/>
                <w:sz w:val="16"/>
                <w:szCs w:val="16"/>
              </w:rPr>
              <w:t>SUSCRIPCIÓN</w:t>
            </w:r>
          </w:p>
        </w:tc>
        <w:tc>
          <w:tcPr>
            <w:tcW w:w="2536" w:type="pct"/>
          </w:tcPr>
          <w:p w:rsidRPr="00205C66" w:rsidR="00AA4417" w:rsidP="008B4470" w:rsidRDefault="00132F86" w14:paraId="487CCCB9" w14:textId="13173FB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A443EB">
              <w:rPr>
                <w:rFonts w:cs="Arial"/>
                <w:sz w:val="16"/>
                <w:szCs w:val="16"/>
              </w:rPr>
              <w:t>7</w:t>
            </w:r>
            <w:r w:rsidRPr="00205C66" w:rsidR="00205C66">
              <w:rPr>
                <w:rFonts w:cs="Arial"/>
                <w:sz w:val="16"/>
                <w:szCs w:val="16"/>
              </w:rPr>
              <w:t>-</w:t>
            </w:r>
            <w:r w:rsidR="00A443EB">
              <w:rPr>
                <w:rFonts w:cs="Arial"/>
                <w:sz w:val="16"/>
                <w:szCs w:val="16"/>
              </w:rPr>
              <w:t>ene-</w:t>
            </w:r>
            <w:r w:rsidRPr="00205C66" w:rsidR="00205C66">
              <w:rPr>
                <w:rFonts w:cs="Arial"/>
                <w:sz w:val="16"/>
                <w:szCs w:val="16"/>
              </w:rPr>
              <w:t>202</w:t>
            </w:r>
            <w:r w:rsidR="00A443EB">
              <w:rPr>
                <w:rFonts w:cs="Arial"/>
                <w:sz w:val="16"/>
                <w:szCs w:val="16"/>
              </w:rPr>
              <w:t>6</w:t>
            </w:r>
          </w:p>
        </w:tc>
      </w:tr>
      <w:tr w:rsidRPr="00042BE1" w:rsidR="000066E2" w:rsidTr="33B99972" w14:paraId="122F04A9" w14:textId="77777777">
        <w:tc>
          <w:tcPr>
            <w:tcW w:w="2464" w:type="pct"/>
          </w:tcPr>
          <w:p w:rsidRPr="00042BE1" w:rsidR="000066E2" w:rsidP="008B4470" w:rsidRDefault="000066E2" w14:paraId="3E365C8B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FECHA DE PERFECCIONAMIENTO Y EJECUCIÓN</w:t>
            </w:r>
          </w:p>
        </w:tc>
        <w:tc>
          <w:tcPr>
            <w:tcW w:w="2536" w:type="pct"/>
          </w:tcPr>
          <w:p w:rsidRPr="00205C66" w:rsidR="000066E2" w:rsidP="008B4470" w:rsidRDefault="00132F86" w14:paraId="4689091A" w14:textId="1C9BEAC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A443EB">
              <w:rPr>
                <w:rFonts w:cs="Arial"/>
                <w:sz w:val="16"/>
                <w:szCs w:val="16"/>
              </w:rPr>
              <w:t>9</w:t>
            </w:r>
            <w:r w:rsidRPr="13B936AC" w:rsidR="4DB7D17D">
              <w:rPr>
                <w:rFonts w:cs="Arial"/>
                <w:sz w:val="16"/>
                <w:szCs w:val="16"/>
              </w:rPr>
              <w:t>-</w:t>
            </w:r>
            <w:r w:rsidR="00A443EB">
              <w:rPr>
                <w:rFonts w:cs="Arial"/>
                <w:sz w:val="16"/>
                <w:szCs w:val="16"/>
              </w:rPr>
              <w:t>ene</w:t>
            </w:r>
            <w:r w:rsidRPr="13B936AC" w:rsidR="4DB7D17D">
              <w:rPr>
                <w:rFonts w:cs="Arial"/>
                <w:sz w:val="16"/>
                <w:szCs w:val="16"/>
              </w:rPr>
              <w:t>-202</w:t>
            </w:r>
            <w:r w:rsidR="00A443EB">
              <w:rPr>
                <w:rFonts w:cs="Arial"/>
                <w:sz w:val="16"/>
                <w:szCs w:val="16"/>
              </w:rPr>
              <w:t>6</w:t>
            </w:r>
          </w:p>
        </w:tc>
      </w:tr>
      <w:tr w:rsidRPr="00042BE1" w:rsidR="00AA4417" w:rsidTr="33B99972" w14:paraId="7119EA09" w14:textId="77777777">
        <w:tc>
          <w:tcPr>
            <w:tcW w:w="2464" w:type="pct"/>
          </w:tcPr>
          <w:p w:rsidRPr="00042BE1" w:rsidR="00AA4417" w:rsidP="008B4470" w:rsidRDefault="00AA4417" w14:paraId="30D2958C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CONTRATISTA</w:t>
            </w:r>
          </w:p>
        </w:tc>
        <w:tc>
          <w:tcPr>
            <w:tcW w:w="2536" w:type="pct"/>
          </w:tcPr>
          <w:p w:rsidRPr="00205C66" w:rsidR="00AA4417" w:rsidP="008B4470" w:rsidRDefault="002D06EE" w14:paraId="19BFE0A5" w14:textId="2C31E77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Germán de </w:t>
            </w:r>
            <w:r w:rsidR="007D6B92">
              <w:rPr>
                <w:rFonts w:cs="Arial"/>
                <w:sz w:val="16"/>
                <w:szCs w:val="16"/>
              </w:rPr>
              <w:t>Jesús</w:t>
            </w:r>
            <w:r>
              <w:rPr>
                <w:rFonts w:cs="Arial"/>
                <w:sz w:val="16"/>
                <w:szCs w:val="16"/>
              </w:rPr>
              <w:t xml:space="preserve"> Torres Aguilera</w:t>
            </w:r>
          </w:p>
        </w:tc>
      </w:tr>
      <w:tr w:rsidRPr="00042BE1" w:rsidR="00AA4417" w:rsidTr="33B99972" w14:paraId="733A8425" w14:textId="77777777">
        <w:tc>
          <w:tcPr>
            <w:tcW w:w="2464" w:type="pct"/>
          </w:tcPr>
          <w:p w:rsidRPr="00042BE1" w:rsidR="00AA4417" w:rsidP="008B4470" w:rsidRDefault="003534CD" w14:paraId="0A346225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CÉ</w:t>
            </w:r>
            <w:r w:rsidRPr="00042BE1" w:rsidR="00AA4417">
              <w:rPr>
                <w:rFonts w:cs="Arial"/>
                <w:b/>
                <w:sz w:val="16"/>
                <w:szCs w:val="16"/>
              </w:rPr>
              <w:t>DULA DE CIUDADANÍA O NIT</w:t>
            </w:r>
          </w:p>
        </w:tc>
        <w:tc>
          <w:tcPr>
            <w:tcW w:w="2536" w:type="pct"/>
          </w:tcPr>
          <w:p w:rsidRPr="00205C66" w:rsidR="00AA4417" w:rsidP="008B4470" w:rsidRDefault="002D06EE" w14:paraId="16A5D71F" w14:textId="4406BCD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1047444637</w:t>
            </w:r>
          </w:p>
        </w:tc>
      </w:tr>
      <w:tr w:rsidRPr="00042BE1" w:rsidR="00AA4417" w:rsidTr="33B99972" w14:paraId="53CFA291" w14:textId="77777777">
        <w:tc>
          <w:tcPr>
            <w:tcW w:w="2464" w:type="pct"/>
          </w:tcPr>
          <w:p w:rsidRPr="00042BE1" w:rsidR="00AA4417" w:rsidP="008B4470" w:rsidRDefault="00AA4417" w14:paraId="26EC6F03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VALOR</w:t>
            </w:r>
            <w:r w:rsidRPr="00042BE1" w:rsidR="004418F8">
              <w:rPr>
                <w:rFonts w:cs="Arial"/>
                <w:b/>
                <w:sz w:val="16"/>
                <w:szCs w:val="16"/>
              </w:rPr>
              <w:t xml:space="preserve"> (incluido IVA)</w:t>
            </w:r>
          </w:p>
        </w:tc>
        <w:tc>
          <w:tcPr>
            <w:tcW w:w="2536" w:type="pct"/>
          </w:tcPr>
          <w:p w:rsidRPr="00205C66" w:rsidR="00AA4417" w:rsidP="002D06EE" w:rsidRDefault="00A443EB" w14:paraId="576B8B66" w14:textId="09447FA8">
            <w:pPr>
              <w:rPr>
                <w:rFonts w:cs="Arial"/>
                <w:sz w:val="16"/>
                <w:szCs w:val="16"/>
              </w:rPr>
            </w:pPr>
            <w:r w:rsidRPr="00A443EB">
              <w:rPr>
                <w:rFonts w:cs="Arial"/>
                <w:sz w:val="16"/>
                <w:szCs w:val="16"/>
              </w:rPr>
              <w:t xml:space="preserve">Veintiséis millones setecientos diecisiete mil quinientos sesenta y dos pesos con cero centavos </w:t>
            </w:r>
            <w:r w:rsidRPr="6835F751" w:rsidR="002D06EE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$</w:t>
            </w:r>
            <w:r w:rsidRPr="00A443EB">
              <w:rPr>
                <w:rFonts w:cs="Arial"/>
                <w:sz w:val="16"/>
                <w:szCs w:val="16"/>
              </w:rPr>
              <w:t>26,717,562.00</w:t>
            </w:r>
            <w:r w:rsidRPr="6835F751" w:rsidR="002D06EE">
              <w:rPr>
                <w:rFonts w:cs="Arial"/>
                <w:sz w:val="16"/>
                <w:szCs w:val="16"/>
              </w:rPr>
              <w:t>)</w:t>
            </w:r>
          </w:p>
        </w:tc>
      </w:tr>
      <w:tr w:rsidRPr="00042BE1" w:rsidR="00AA4417" w:rsidTr="33B99972" w14:paraId="79241EE5" w14:textId="77777777">
        <w:tc>
          <w:tcPr>
            <w:tcW w:w="2464" w:type="pct"/>
          </w:tcPr>
          <w:p w:rsidRPr="00042BE1" w:rsidR="00AA4417" w:rsidP="008B4470" w:rsidRDefault="00AA4417" w14:paraId="5F9C7EB3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PLAZO</w:t>
            </w:r>
          </w:p>
        </w:tc>
        <w:tc>
          <w:tcPr>
            <w:tcW w:w="2536" w:type="pct"/>
          </w:tcPr>
          <w:p w:rsidRPr="00205C66" w:rsidR="00AA4417" w:rsidP="008B4470" w:rsidRDefault="00132F86" w14:paraId="11B573B2" w14:textId="427C7B0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Pr="00205C66" w:rsidR="00205C66">
              <w:rPr>
                <w:rFonts w:cs="Arial"/>
                <w:sz w:val="16"/>
                <w:szCs w:val="16"/>
              </w:rPr>
              <w:t xml:space="preserve"> meses</w:t>
            </w:r>
          </w:p>
        </w:tc>
      </w:tr>
      <w:tr w:rsidRPr="00042BE1" w:rsidR="001B1563" w:rsidTr="33B99972" w14:paraId="7A57A912" w14:textId="77777777">
        <w:tc>
          <w:tcPr>
            <w:tcW w:w="2464" w:type="pct"/>
          </w:tcPr>
          <w:p w:rsidRPr="00042BE1" w:rsidR="001B1563" w:rsidP="005D72AC" w:rsidRDefault="001B1563" w14:paraId="79C22FF9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FECHA DE INICIO</w:t>
            </w:r>
          </w:p>
        </w:tc>
        <w:tc>
          <w:tcPr>
            <w:tcW w:w="2536" w:type="pct"/>
          </w:tcPr>
          <w:p w:rsidRPr="00205C66" w:rsidR="001B1563" w:rsidP="00AC45C6" w:rsidRDefault="00132F86" w14:paraId="29B75C2B" w14:textId="072953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A443EB">
              <w:rPr>
                <w:rFonts w:cs="Arial"/>
                <w:sz w:val="16"/>
                <w:szCs w:val="16"/>
              </w:rPr>
              <w:t>9</w:t>
            </w:r>
            <w:r w:rsidRPr="00205C66" w:rsidR="00205C66">
              <w:rPr>
                <w:rFonts w:cs="Arial"/>
                <w:sz w:val="16"/>
                <w:szCs w:val="16"/>
              </w:rPr>
              <w:t>-</w:t>
            </w:r>
            <w:r w:rsidR="00A443EB">
              <w:rPr>
                <w:rFonts w:cs="Arial"/>
                <w:sz w:val="16"/>
                <w:szCs w:val="16"/>
              </w:rPr>
              <w:t>ene</w:t>
            </w:r>
            <w:r w:rsidRPr="00205C66" w:rsidR="00205C66">
              <w:rPr>
                <w:rFonts w:cs="Arial"/>
                <w:sz w:val="16"/>
                <w:szCs w:val="16"/>
              </w:rPr>
              <w:t>-202</w:t>
            </w:r>
            <w:r w:rsidR="00A443EB">
              <w:rPr>
                <w:rFonts w:cs="Arial"/>
                <w:sz w:val="16"/>
                <w:szCs w:val="16"/>
              </w:rPr>
              <w:t>6</w:t>
            </w:r>
          </w:p>
        </w:tc>
      </w:tr>
      <w:tr w:rsidRPr="00042BE1" w:rsidR="001B1563" w:rsidTr="33B99972" w14:paraId="064399B8" w14:textId="77777777">
        <w:tc>
          <w:tcPr>
            <w:tcW w:w="2464" w:type="pct"/>
          </w:tcPr>
          <w:p w:rsidRPr="00042BE1" w:rsidR="001B1563" w:rsidP="005D72AC" w:rsidRDefault="001B1563" w14:paraId="0FFE145F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FECHA DE</w:t>
            </w:r>
            <w:r w:rsidRPr="00042BE1" w:rsidR="005D72AC">
              <w:rPr>
                <w:rFonts w:cs="Arial"/>
                <w:b/>
                <w:sz w:val="16"/>
                <w:szCs w:val="16"/>
              </w:rPr>
              <w:t xml:space="preserve"> FINALIZACIÓN</w:t>
            </w:r>
          </w:p>
        </w:tc>
        <w:tc>
          <w:tcPr>
            <w:tcW w:w="2536" w:type="pct"/>
          </w:tcPr>
          <w:p w:rsidRPr="00205C66" w:rsidR="001B1563" w:rsidP="00AC45C6" w:rsidRDefault="00205C66" w14:paraId="21604BAB" w14:textId="4865FB13">
            <w:pPr>
              <w:rPr>
                <w:rFonts w:cs="Arial"/>
                <w:sz w:val="16"/>
                <w:szCs w:val="16"/>
              </w:rPr>
            </w:pPr>
            <w:r w:rsidRPr="00205C66">
              <w:rPr>
                <w:rFonts w:cs="Arial"/>
                <w:sz w:val="16"/>
                <w:szCs w:val="16"/>
              </w:rPr>
              <w:t>3</w:t>
            </w:r>
            <w:r w:rsidR="00A443EB">
              <w:rPr>
                <w:rFonts w:cs="Arial"/>
                <w:sz w:val="16"/>
                <w:szCs w:val="16"/>
              </w:rPr>
              <w:t>0</w:t>
            </w:r>
            <w:r w:rsidRPr="00205C66">
              <w:rPr>
                <w:rFonts w:cs="Arial"/>
                <w:sz w:val="16"/>
                <w:szCs w:val="16"/>
              </w:rPr>
              <w:t>-</w:t>
            </w:r>
            <w:r w:rsidR="00A443EB">
              <w:rPr>
                <w:rFonts w:cs="Arial"/>
                <w:sz w:val="16"/>
                <w:szCs w:val="16"/>
              </w:rPr>
              <w:t>jun</w:t>
            </w:r>
            <w:r w:rsidRPr="00205C66">
              <w:rPr>
                <w:rFonts w:cs="Arial"/>
                <w:sz w:val="16"/>
                <w:szCs w:val="16"/>
              </w:rPr>
              <w:t>-202</w:t>
            </w:r>
            <w:r w:rsidR="00A443EB">
              <w:rPr>
                <w:rFonts w:cs="Arial"/>
                <w:sz w:val="16"/>
                <w:szCs w:val="16"/>
              </w:rPr>
              <w:t>6</w:t>
            </w:r>
          </w:p>
        </w:tc>
      </w:tr>
      <w:tr w:rsidRPr="00042BE1" w:rsidR="001B1563" w:rsidTr="33B99972" w14:paraId="797363D9" w14:textId="77777777">
        <w:tc>
          <w:tcPr>
            <w:tcW w:w="2464" w:type="pct"/>
          </w:tcPr>
          <w:p w:rsidRPr="00042BE1" w:rsidR="001B1563" w:rsidP="008B4470" w:rsidRDefault="003534CD" w14:paraId="6A6CDCF7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ADICIÓ</w:t>
            </w:r>
            <w:r w:rsidRPr="00042BE1" w:rsidR="001B1563">
              <w:rPr>
                <w:rFonts w:cs="Arial"/>
                <w:b/>
                <w:sz w:val="16"/>
                <w:szCs w:val="16"/>
              </w:rPr>
              <w:t>N</w:t>
            </w:r>
            <w:r w:rsidRPr="00042BE1" w:rsidR="00B73B8C">
              <w:rPr>
                <w:rFonts w:cs="Arial"/>
                <w:b/>
                <w:sz w:val="16"/>
                <w:szCs w:val="16"/>
              </w:rPr>
              <w:t xml:space="preserve"> (SI APLICA)</w:t>
            </w:r>
          </w:p>
        </w:tc>
        <w:tc>
          <w:tcPr>
            <w:tcW w:w="2536" w:type="pct"/>
          </w:tcPr>
          <w:p w:rsidRPr="00205C66" w:rsidR="001B1563" w:rsidP="008B4470" w:rsidRDefault="00205C66" w14:paraId="6D65E79D" w14:textId="7327E6C1">
            <w:pPr>
              <w:rPr>
                <w:rFonts w:cs="Arial"/>
                <w:sz w:val="16"/>
                <w:szCs w:val="16"/>
              </w:rPr>
            </w:pPr>
            <w:r w:rsidRPr="00205C66">
              <w:rPr>
                <w:rFonts w:cs="Arial"/>
                <w:sz w:val="16"/>
                <w:szCs w:val="16"/>
              </w:rPr>
              <w:t>N/A</w:t>
            </w:r>
          </w:p>
        </w:tc>
      </w:tr>
      <w:tr w:rsidRPr="00042BE1" w:rsidR="001B1563" w:rsidTr="33B99972" w14:paraId="6002419F" w14:textId="77777777">
        <w:tc>
          <w:tcPr>
            <w:tcW w:w="2464" w:type="pct"/>
          </w:tcPr>
          <w:p w:rsidRPr="00042BE1" w:rsidR="001B1563" w:rsidP="008B4470" w:rsidRDefault="003534CD" w14:paraId="5ACA78BC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PRÓ</w:t>
            </w:r>
            <w:r w:rsidRPr="00042BE1" w:rsidR="001B1563">
              <w:rPr>
                <w:rFonts w:cs="Arial"/>
                <w:b/>
                <w:sz w:val="16"/>
                <w:szCs w:val="16"/>
              </w:rPr>
              <w:t>RROGA</w:t>
            </w:r>
            <w:r w:rsidRPr="00042BE1" w:rsidR="00B73B8C">
              <w:rPr>
                <w:rFonts w:cs="Arial"/>
                <w:b/>
                <w:sz w:val="16"/>
                <w:szCs w:val="16"/>
              </w:rPr>
              <w:t xml:space="preserve"> (SI APLICA)</w:t>
            </w:r>
          </w:p>
        </w:tc>
        <w:tc>
          <w:tcPr>
            <w:tcW w:w="2536" w:type="pct"/>
          </w:tcPr>
          <w:p w:rsidRPr="00205C66" w:rsidR="001B1563" w:rsidP="008B4470" w:rsidRDefault="00205C66" w14:paraId="2486BCB5" w14:textId="5436E2BD">
            <w:pPr>
              <w:rPr>
                <w:rFonts w:cs="Arial"/>
                <w:sz w:val="16"/>
                <w:szCs w:val="16"/>
              </w:rPr>
            </w:pPr>
            <w:r w:rsidRPr="00205C66">
              <w:rPr>
                <w:rFonts w:cs="Arial"/>
                <w:sz w:val="16"/>
                <w:szCs w:val="16"/>
              </w:rPr>
              <w:t>N/A</w:t>
            </w:r>
          </w:p>
        </w:tc>
      </w:tr>
      <w:tr w:rsidRPr="00042BE1" w:rsidR="001B1563" w:rsidTr="33B99972" w14:paraId="4A12BCD2" w14:textId="77777777">
        <w:tc>
          <w:tcPr>
            <w:tcW w:w="2464" w:type="pct"/>
          </w:tcPr>
          <w:p w:rsidRPr="00042BE1" w:rsidR="001B1563" w:rsidP="008B4470" w:rsidRDefault="00CB4B8C" w14:paraId="519C50BE" w14:textId="33F7386D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SUSPENSIÓN (</w:t>
            </w:r>
            <w:r w:rsidRPr="00042BE1" w:rsidR="00B73B8C">
              <w:rPr>
                <w:rFonts w:cs="Arial"/>
                <w:b/>
                <w:sz w:val="16"/>
                <w:szCs w:val="16"/>
              </w:rPr>
              <w:t>SI APLICA)</w:t>
            </w:r>
          </w:p>
        </w:tc>
        <w:tc>
          <w:tcPr>
            <w:tcW w:w="2536" w:type="pct"/>
          </w:tcPr>
          <w:p w:rsidRPr="00205C66" w:rsidR="001B1563" w:rsidP="008B4470" w:rsidRDefault="00205C66" w14:paraId="74D27D02" w14:textId="19CCF9F9">
            <w:pPr>
              <w:rPr>
                <w:rFonts w:cs="Arial"/>
                <w:sz w:val="16"/>
                <w:szCs w:val="16"/>
              </w:rPr>
            </w:pPr>
            <w:r w:rsidRPr="00205C66">
              <w:rPr>
                <w:rFonts w:cs="Arial"/>
                <w:sz w:val="16"/>
                <w:szCs w:val="16"/>
              </w:rPr>
              <w:t>N/A</w:t>
            </w:r>
          </w:p>
        </w:tc>
      </w:tr>
    </w:tbl>
    <w:p w:rsidR="006F2486" w:rsidP="00AA4417" w:rsidRDefault="006F2486" w14:paraId="7C341BFF" w14:textId="77777777">
      <w:pPr>
        <w:rPr>
          <w:rFonts w:cs="Arial"/>
          <w:b/>
          <w:sz w:val="16"/>
          <w:szCs w:val="16"/>
        </w:rPr>
      </w:pPr>
    </w:p>
    <w:p w:rsidR="00B35568" w:rsidP="00B35568" w:rsidRDefault="00B35568" w14:paraId="4C214D25" w14:textId="77777777">
      <w:pPr>
        <w:pStyle w:val="Prrafodelista"/>
        <w:rPr>
          <w:rFonts w:cs="Arial"/>
          <w:b/>
          <w:sz w:val="16"/>
          <w:szCs w:val="16"/>
        </w:rPr>
      </w:pPr>
    </w:p>
    <w:p w:rsidR="00AA4417" w:rsidP="00B35568" w:rsidRDefault="007449B8" w14:paraId="0AA74E28" w14:textId="500FFD5E">
      <w:pPr>
        <w:pStyle w:val="Prrafodelista"/>
        <w:numPr>
          <w:ilvl w:val="0"/>
          <w:numId w:val="46"/>
        </w:numPr>
        <w:rPr>
          <w:rFonts w:cs="Arial"/>
          <w:b/>
          <w:sz w:val="18"/>
          <w:szCs w:val="18"/>
        </w:rPr>
      </w:pPr>
      <w:r w:rsidRPr="00B35568">
        <w:rPr>
          <w:rFonts w:cs="Arial"/>
          <w:b/>
          <w:sz w:val="18"/>
          <w:szCs w:val="18"/>
        </w:rPr>
        <w:t>SEGUIMIENTO</w:t>
      </w:r>
      <w:r w:rsidR="005D5DBE">
        <w:rPr>
          <w:rFonts w:cs="Arial"/>
          <w:b/>
          <w:sz w:val="18"/>
          <w:szCs w:val="18"/>
        </w:rPr>
        <w:t xml:space="preserve"> GESTIÓN</w:t>
      </w:r>
      <w:r w:rsidRPr="00B35568">
        <w:rPr>
          <w:rFonts w:cs="Arial"/>
          <w:b/>
          <w:sz w:val="18"/>
          <w:szCs w:val="18"/>
        </w:rPr>
        <w:t xml:space="preserve"> CONTRACTUAL</w:t>
      </w:r>
    </w:p>
    <w:p w:rsidR="00A443EB" w:rsidP="00A443EB" w:rsidRDefault="00A443EB" w14:paraId="2B484C18" w14:textId="77777777">
      <w:pPr>
        <w:pStyle w:val="Prrafodelista"/>
        <w:rPr>
          <w:rFonts w:cs="Arial"/>
          <w:b/>
          <w:sz w:val="18"/>
          <w:szCs w:val="18"/>
        </w:rPr>
      </w:pPr>
    </w:p>
    <w:p w:rsidRPr="00B35568" w:rsidR="00A443EB" w:rsidP="00A443EB" w:rsidRDefault="00A443EB" w14:paraId="6ED66D6A" w14:textId="77777777">
      <w:pPr>
        <w:pStyle w:val="Prrafodelista"/>
        <w:rPr>
          <w:rFonts w:cs="Arial"/>
          <w:b/>
          <w:sz w:val="18"/>
          <w:szCs w:val="18"/>
        </w:rPr>
      </w:pPr>
    </w:p>
    <w:p w:rsidR="00F52E74" w:rsidP="5F48461A" w:rsidRDefault="00F52E74" w14:paraId="0CEB0699" w14:textId="722D8834">
      <w:pPr>
        <w:rPr>
          <w:rFonts w:cs="Arial"/>
          <w:b/>
          <w:bCs/>
          <w:sz w:val="16"/>
          <w:szCs w:val="16"/>
        </w:rPr>
      </w:pPr>
    </w:p>
    <w:p w:rsidR="5F48461A" w:rsidP="5F48461A" w:rsidRDefault="5F48461A" w14:paraId="6F597957" w14:textId="540045C6">
      <w:pPr>
        <w:rPr>
          <w:rFonts w:cs="Arial"/>
          <w:b/>
          <w:bCs/>
          <w:sz w:val="16"/>
          <w:szCs w:val="16"/>
        </w:rPr>
      </w:pPr>
    </w:p>
    <w:p w:rsidRPr="00042BE1" w:rsidR="006D37D1" w:rsidP="008E68C6" w:rsidRDefault="00116C09" w14:paraId="6AC59BBE" w14:textId="6F898EB2">
      <w:pPr>
        <w:jc w:val="both"/>
        <w:rPr>
          <w:rFonts w:cs="Arial"/>
          <w:sz w:val="16"/>
          <w:szCs w:val="16"/>
        </w:rPr>
      </w:pPr>
      <w:r>
        <w:rPr>
          <w:rFonts w:cs="Arial"/>
          <w:bCs/>
        </w:rPr>
        <w:t>El siguiente cuadro debe ser diligenciado solo para personas naturales</w:t>
      </w:r>
      <w:r w:rsidR="009C70D8">
        <w:rPr>
          <w:rFonts w:cs="Arial"/>
          <w:bCs/>
        </w:rPr>
        <w:t xml:space="preserve">: </w:t>
      </w:r>
    </w:p>
    <w:tbl>
      <w:tblPr>
        <w:tblpPr w:leftFromText="141" w:rightFromText="141" w:vertAnchor="text" w:tblpY="1"/>
        <w:tblOverlap w:val="never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65"/>
        <w:gridCol w:w="2891"/>
        <w:gridCol w:w="656"/>
        <w:gridCol w:w="520"/>
        <w:gridCol w:w="2790"/>
        <w:gridCol w:w="2312"/>
      </w:tblGrid>
      <w:tr w:rsidRPr="00042BE1" w:rsidR="00F52E74" w:rsidTr="5CA15B94" w14:paraId="702AA7F8" w14:textId="55CB93B7">
        <w:trPr>
          <w:cantSplit/>
          <w:trHeight w:val="1085"/>
          <w:tblHeader/>
        </w:trPr>
        <w:tc>
          <w:tcPr>
            <w:tcW w:w="4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textDirection w:val="btLr"/>
          </w:tcPr>
          <w:p w:rsidRPr="00042BE1" w:rsidR="00F52E74" w:rsidP="008F78FA" w:rsidRDefault="00F52E74" w14:paraId="4F6E0D1A" w14:textId="2EC63F8D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lastRenderedPageBreak/>
              <w:t>NÚMERO DE LA OBLIGACIÓN</w:t>
            </w:r>
          </w:p>
          <w:p w:rsidRPr="00042BE1" w:rsidR="00F52E74" w:rsidP="008F78FA" w:rsidRDefault="00F52E74" w14:paraId="4BF97D9B" w14:textId="77777777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042BE1" w:rsidR="00F52E74" w:rsidP="008F78FA" w:rsidRDefault="00F52E74" w14:paraId="3D54710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OBLIGACIÓN ESPECIFICAS</w:t>
            </w:r>
          </w:p>
          <w:p w:rsidRPr="00042BE1" w:rsidR="00F52E74" w:rsidP="008F78FA" w:rsidRDefault="00F52E74" w14:paraId="6B80416D" w14:textId="2A88727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(Relacionar obligaciones pactadas en el Contrato)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F3D4F" w:rsidR="00F52E74" w:rsidP="005F3D4F" w:rsidRDefault="00F52E74" w14:paraId="56BB4C3E" w14:textId="0E07225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ASIGNADO PARA EL PERIODO (DE CORTE SEGÚN EL CONTRATO)</w:t>
            </w:r>
          </w:p>
        </w:tc>
        <w:tc>
          <w:tcPr>
            <w:tcW w:w="27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5A12EC" w:rsidR="00F52E74" w:rsidP="00F52E74" w:rsidRDefault="00F52E74" w14:paraId="4611713F" w14:textId="384608F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A12EC">
              <w:rPr>
                <w:rFonts w:cs="Arial"/>
                <w:b/>
                <w:sz w:val="16"/>
                <w:szCs w:val="16"/>
              </w:rPr>
              <w:t>Descripción de la gestión realizada para cada actividad durante el periodo</w:t>
            </w:r>
          </w:p>
          <w:p w:rsidRPr="005A12EC" w:rsidR="00F52E74" w:rsidP="00F52E74" w:rsidRDefault="00F52E74" w14:paraId="6BD1790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Pr="005A12EC" w:rsidR="00F52E74" w:rsidP="00F52E74" w:rsidRDefault="00F52E74" w14:paraId="29EA038E" w14:textId="2B083B89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3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042BE1" w:rsidR="00F52E74" w:rsidP="005F3D4F" w:rsidRDefault="00A606D3" w14:paraId="7DEEA825" w14:textId="2A887058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Evidencias (Documentos o links dónde reposa la información)</w:t>
            </w:r>
          </w:p>
        </w:tc>
      </w:tr>
      <w:tr w:rsidRPr="00042BE1" w:rsidR="00F52E74" w:rsidTr="5CA15B94" w14:paraId="6E4375C6" w14:textId="47B59D62">
        <w:trPr>
          <w:cantSplit/>
          <w:trHeight w:val="560"/>
          <w:tblHeader/>
        </w:trPr>
        <w:tc>
          <w:tcPr>
            <w:tcW w:w="465" w:type="dxa"/>
            <w:vMerge/>
            <w:tcMar/>
            <w:textDirection w:val="btLr"/>
          </w:tcPr>
          <w:p w:rsidRPr="00042BE1" w:rsidR="00F52E74" w:rsidP="008F78FA" w:rsidRDefault="00F52E74" w14:paraId="4E668974" w14:textId="77777777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91" w:type="dxa"/>
            <w:vMerge/>
            <w:tcMar/>
            <w:vAlign w:val="center"/>
          </w:tcPr>
          <w:p w:rsidRPr="00042BE1" w:rsidR="00F52E74" w:rsidP="008F78FA" w:rsidRDefault="00F52E74" w14:paraId="4EB40BC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42BE1" w:rsidR="00F52E74" w:rsidP="005F3D4F" w:rsidRDefault="00F52E74" w14:paraId="183951D0" w14:textId="1840B878">
            <w:pPr>
              <w:jc w:val="center"/>
              <w:rPr>
                <w:rFonts w:cs="Arial"/>
                <w:sz w:val="16"/>
                <w:szCs w:val="16"/>
              </w:rPr>
            </w:pPr>
          </w:p>
          <w:p w:rsidRPr="00042BE1" w:rsidR="00F52E74" w:rsidP="005F3D4F" w:rsidRDefault="00F52E74" w14:paraId="6A0455A0" w14:textId="05F1887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Si</w:t>
            </w:r>
          </w:p>
          <w:p w:rsidRPr="00042BE1" w:rsidR="00F52E74" w:rsidP="005F3D4F" w:rsidRDefault="00F52E74" w14:paraId="6C345C3B" w14:textId="1E0E2CC2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42BE1" w:rsidR="00F52E74" w:rsidP="005F3D4F" w:rsidRDefault="00F52E74" w14:paraId="2DFD5FF9" w14:textId="1C5664ED">
            <w:pPr>
              <w:jc w:val="center"/>
              <w:rPr>
                <w:rFonts w:cs="Arial"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No</w:t>
            </w:r>
          </w:p>
        </w:tc>
        <w:tc>
          <w:tcPr>
            <w:tcW w:w="2790" w:type="dxa"/>
            <w:vMerge/>
            <w:tcMar/>
          </w:tcPr>
          <w:p w:rsidRPr="00042BE1" w:rsidR="00F52E74" w:rsidP="005F3D4F" w:rsidRDefault="00F52E74" w14:paraId="6FB8D22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312" w:type="dxa"/>
            <w:vMerge/>
            <w:tcMar/>
            <w:vAlign w:val="center"/>
          </w:tcPr>
          <w:p w:rsidRPr="00042BE1" w:rsidR="00F52E74" w:rsidP="005F3D4F" w:rsidRDefault="00F52E74" w14:paraId="1D63A1E1" w14:textId="6BFF43A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Pr="00042BE1" w:rsidR="00205C66" w:rsidTr="5CA15B94" w14:paraId="417776F1" w14:textId="1245F016">
        <w:trPr>
          <w:trHeight w:val="227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7BFA93B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E337E" w:rsidP="00205C66" w:rsidRDefault="00AE337E" w14:paraId="0F6194A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E337E" w:rsidP="00205C66" w:rsidRDefault="00AE337E" w14:paraId="270B7B7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E337E" w:rsidP="00205C66" w:rsidRDefault="00AE337E" w14:paraId="54C03F0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E337E" w:rsidP="00205C66" w:rsidRDefault="00AE337E" w14:paraId="75F4F1F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E337E" w:rsidP="00205C66" w:rsidRDefault="00AE337E" w14:paraId="43BFD60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Pr="00042BE1" w:rsidR="00AE337E" w:rsidP="00205C66" w:rsidRDefault="00AE337E" w14:paraId="2F7AC39D" w14:textId="3183AA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Pr="00042BE1" w:rsidR="00205C66" w:rsidP="00205C66" w:rsidRDefault="0067778E" w14:paraId="13AF34E1" w14:textId="658CFD80">
            <w:pPr>
              <w:jc w:val="both"/>
              <w:rPr>
                <w:rFonts w:eastAsia="Batang" w:cs="Arial"/>
                <w:noProof/>
                <w:sz w:val="16"/>
                <w:szCs w:val="16"/>
              </w:rPr>
            </w:pPr>
            <w:r w:rsidRPr="0067778E">
              <w:rPr>
                <w:rFonts w:eastAsia="Batang" w:cs="Arial"/>
                <w:noProof/>
                <w:sz w:val="16"/>
                <w:szCs w:val="16"/>
              </w:rPr>
              <w:t>Apoyar desde su perfil técnico en la elaboración del Plan Anual de Auditoría de la Oficina de Control Interno de la vigencia y ejecutar las auditorías, seguimientos y actividades establecidos en el Plan Anual de auditoría de la Oficina de Control Interno y las solicitadas por requerimientos especiales, asignadas por la Jefatura de la Oficina de Control Interno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Pr="00042BE1" w:rsidR="00205C66" w:rsidP="00205C66" w:rsidRDefault="00205C66" w14:paraId="438C6338" w14:textId="2204DEE2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Pr="00042BE1" w:rsidR="00205C66" w:rsidP="00205C66" w:rsidRDefault="00205C66" w14:paraId="7BC7401E" w14:textId="2FE75374">
            <w:pPr>
              <w:jc w:val="both"/>
              <w:rPr>
                <w:rFonts w:cs="Arial"/>
                <w:sz w:val="16"/>
                <w:szCs w:val="16"/>
              </w:rPr>
            </w:pPr>
            <w:r w:rsidRPr="00523E8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Pr="00523E8B" w:rsidR="00205C66" w:rsidP="001927C0" w:rsidRDefault="00205C66" w14:paraId="58794A54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1927C0" w:rsidP="001927C0" w:rsidRDefault="001927C0" w14:paraId="3834774B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1927C0" w:rsidP="001927C0" w:rsidRDefault="001927C0" w14:paraId="2B2D3457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1927C0" w:rsidP="001927C0" w:rsidRDefault="001927C0" w14:paraId="5A505228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1927C0" w:rsidP="001927C0" w:rsidRDefault="001927C0" w14:paraId="243B8CEE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Pr="00042BE1" w:rsidR="00205C66" w:rsidP="001927C0" w:rsidRDefault="00205C66" w14:paraId="0E87C034" w14:textId="566CBA7F">
            <w:pPr>
              <w:jc w:val="center"/>
              <w:rPr>
                <w:rFonts w:cs="Arial"/>
                <w:sz w:val="16"/>
                <w:szCs w:val="16"/>
              </w:rPr>
            </w:pPr>
            <w:r w:rsidRPr="00523E8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Pr="00523E8B" w:rsidR="00205C66" w:rsidP="001927C0" w:rsidRDefault="00205C66" w14:paraId="72FD7CEB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1927C0" w:rsidP="001927C0" w:rsidRDefault="001927C0" w14:paraId="083FEBC2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1927C0" w:rsidP="001927C0" w:rsidRDefault="001927C0" w14:paraId="2BFFB9AD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1927C0" w:rsidP="001927C0" w:rsidRDefault="001927C0" w14:paraId="16BC6F19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1927C0" w:rsidP="001927C0" w:rsidRDefault="001927C0" w14:paraId="2A0A8F54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Pr="00042BE1" w:rsidR="00205C66" w:rsidP="001927C0" w:rsidRDefault="00205C66" w14:paraId="20182A13" w14:textId="55FEC64E">
            <w:pPr>
              <w:jc w:val="center"/>
              <w:rPr>
                <w:rFonts w:cs="Arial"/>
                <w:sz w:val="16"/>
                <w:szCs w:val="16"/>
              </w:rPr>
            </w:pPr>
            <w:r w:rsidRPr="00523E8B">
              <w:rPr>
                <w:rFonts w:cs="Arial"/>
                <w:bCs/>
                <w:sz w:val="16"/>
                <w:szCs w:val="16"/>
              </w:rPr>
              <w:t>N/A</w:t>
            </w:r>
          </w:p>
        </w:tc>
      </w:tr>
      <w:tr w:rsidRPr="00042BE1" w:rsidR="00205C66" w:rsidTr="5CA15B94" w14:paraId="06EBBECB" w14:textId="5A12E993">
        <w:trPr>
          <w:trHeight w:val="1742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5B286747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5AA0AB6E" w:rsidP="5AA0AB6E" w:rsidRDefault="5AA0AB6E" w14:paraId="64853703" w14:textId="0C7E4C1C">
            <w:pPr>
              <w:jc w:val="both"/>
              <w:rPr>
                <w:rFonts w:cs="Arial"/>
                <w:sz w:val="16"/>
                <w:szCs w:val="16"/>
              </w:rPr>
            </w:pPr>
          </w:p>
          <w:p w:rsidR="5AA0AB6E" w:rsidP="5AA0AB6E" w:rsidRDefault="5AA0AB6E" w14:paraId="1223B814" w14:textId="42E2DF2B">
            <w:pPr>
              <w:jc w:val="both"/>
              <w:rPr>
                <w:rFonts w:cs="Arial"/>
                <w:sz w:val="16"/>
                <w:szCs w:val="16"/>
              </w:rPr>
            </w:pPr>
          </w:p>
          <w:p w:rsidR="5AA0AB6E" w:rsidP="5AA0AB6E" w:rsidRDefault="5AA0AB6E" w14:paraId="0065E1F3" w14:textId="292E301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AE337E" w:rsidP="00205C66" w:rsidRDefault="00AE337E" w14:paraId="1F1ADDDC" w14:textId="44E4938E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="005030BE" w:rsidP="00205C66" w:rsidRDefault="005030BE" w14:paraId="565A451E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9D5715" w:rsidP="00205C66" w:rsidRDefault="009D5715" w14:paraId="3AE41E3F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205C66" w:rsidP="00205C66" w:rsidRDefault="00AE337E" w14:paraId="64BE0062" w14:textId="6E57D71B">
            <w:pPr>
              <w:jc w:val="both"/>
              <w:rPr>
                <w:rFonts w:cs="Arial"/>
                <w:sz w:val="16"/>
                <w:szCs w:val="16"/>
              </w:rPr>
            </w:pPr>
            <w:r w:rsidRPr="00AE337E">
              <w:rPr>
                <w:rFonts w:cs="Arial"/>
                <w:sz w:val="16"/>
                <w:szCs w:val="16"/>
              </w:rPr>
              <w:t>Apoyar desde su perfil técnico en las auditorías y/o seguimientos de la Oficina de Control Interno de acuerdo con lo asignado por la Oficina de Control Interno, con base en el Plan Anual de Auditoría de la vigencia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Pr="00042BE1" w:rsidR="00205C66" w:rsidP="00205C66" w:rsidRDefault="00AE1A4F" w14:paraId="6821AA08" w14:textId="77D8D5C3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Pr="00042BE1" w:rsidR="00205C66" w:rsidP="00205C66" w:rsidRDefault="003F5BF2" w14:paraId="6E84ED77" w14:textId="5AF40B7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="005030BE" w:rsidP="005030BE" w:rsidRDefault="005030BE" w14:paraId="16A62786" w14:textId="77777777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  <w:p w:rsidR="00D5023A" w:rsidP="009D5715" w:rsidRDefault="00D5023A" w14:paraId="0DB4BDE1" w14:textId="77777777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  <w:p w:rsidRPr="009D5715" w:rsidR="009D5715" w:rsidP="009D5715" w:rsidRDefault="009D5715" w14:paraId="555CA26E" w14:textId="5F8BB53D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9D5715">
              <w:rPr>
                <w:rFonts w:cs="Arial"/>
                <w:color w:val="000000"/>
                <w:sz w:val="16"/>
                <w:szCs w:val="16"/>
              </w:rPr>
              <w:t xml:space="preserve">Apoyo a las diferentes auditorías: </w:t>
            </w:r>
          </w:p>
          <w:p w:rsidRPr="009D5715" w:rsidR="009D5715" w:rsidP="009D5715" w:rsidRDefault="009D5715" w14:paraId="5DD042C1" w14:textId="77777777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  <w:p w:rsidR="13B936AC" w:rsidP="00542F87" w:rsidRDefault="00542F87" w14:paraId="53A07229" w14:textId="77777777">
            <w:pPr>
              <w:jc w:val="both"/>
              <w:rPr>
                <w:rFonts w:eastAsia="Arial" w:cs="Arial"/>
                <w:color w:val="000000" w:themeColor="text1"/>
                <w:sz w:val="16"/>
                <w:szCs w:val="16"/>
              </w:rPr>
            </w:pPr>
            <w:r>
              <w:rPr>
                <w:rFonts w:eastAsia="Arial" w:cs="Arial"/>
                <w:color w:val="000000" w:themeColor="text1"/>
                <w:sz w:val="16"/>
                <w:szCs w:val="16"/>
              </w:rPr>
              <w:t>1.</w:t>
            </w:r>
            <w:r w:rsidRPr="00542F87" w:rsidR="00A443EB">
              <w:rPr>
                <w:rFonts w:eastAsia="Arial" w:cs="Arial"/>
                <w:color w:val="000000" w:themeColor="text1"/>
                <w:sz w:val="16"/>
                <w:szCs w:val="16"/>
              </w:rPr>
              <w:t xml:space="preserve">Se </w:t>
            </w:r>
            <w:r w:rsidR="00AE1A4F">
              <w:rPr>
                <w:rFonts w:eastAsia="Arial" w:cs="Arial"/>
                <w:color w:val="000000" w:themeColor="text1"/>
                <w:sz w:val="16"/>
                <w:szCs w:val="16"/>
              </w:rPr>
              <w:t xml:space="preserve">está a cargo de apoyar </w:t>
            </w:r>
            <w:r w:rsidRPr="00542F87" w:rsidR="00D5023A">
              <w:rPr>
                <w:rFonts w:eastAsia="Arial" w:cs="Arial"/>
                <w:color w:val="000000" w:themeColor="text1"/>
                <w:sz w:val="16"/>
                <w:szCs w:val="16"/>
              </w:rPr>
              <w:t xml:space="preserve">la Auditoría </w:t>
            </w:r>
            <w:r w:rsidRPr="00542F87" w:rsidR="00A443EB">
              <w:rPr>
                <w:rFonts w:eastAsia="Arial" w:cs="Arial"/>
                <w:color w:val="000000" w:themeColor="text1"/>
                <w:sz w:val="16"/>
                <w:szCs w:val="16"/>
              </w:rPr>
              <w:t>Financiera Vigencia 2025, por parte de la Contraloría General de la Nació</w:t>
            </w:r>
            <w:r w:rsidR="00AE1A4F">
              <w:rPr>
                <w:rFonts w:eastAsia="Arial" w:cs="Arial"/>
                <w:color w:val="000000" w:themeColor="text1"/>
                <w:sz w:val="16"/>
                <w:szCs w:val="16"/>
              </w:rPr>
              <w:t>n.</w:t>
            </w:r>
          </w:p>
          <w:p w:rsidR="00AE1A4F" w:rsidP="00542F87" w:rsidRDefault="00AE1A4F" w14:paraId="70DDA3D3" w14:textId="77777777">
            <w:pPr>
              <w:jc w:val="both"/>
              <w:rPr>
                <w:rFonts w:eastAsia="Arial" w:cs="Arial"/>
                <w:color w:val="000000" w:themeColor="text1"/>
                <w:sz w:val="16"/>
                <w:szCs w:val="16"/>
              </w:rPr>
            </w:pPr>
          </w:p>
          <w:p w:rsidRPr="00C23A16" w:rsidR="00C23A16" w:rsidP="00C23A16" w:rsidRDefault="00C23A16" w14:paraId="60479CB5" w14:textId="03019129">
            <w:pPr>
              <w:jc w:val="both"/>
              <w:rPr>
                <w:rFonts w:eastAsia="Arial" w:cs="Arial"/>
                <w:color w:val="000000" w:themeColor="text1"/>
                <w:sz w:val="16"/>
                <w:szCs w:val="16"/>
              </w:rPr>
            </w:pPr>
            <w:r>
              <w:rPr>
                <w:rFonts w:eastAsia="Arial" w:cs="Arial"/>
                <w:color w:val="000000" w:themeColor="text1"/>
                <w:sz w:val="16"/>
                <w:szCs w:val="16"/>
              </w:rPr>
              <w:t>2. Se está apoyando la v</w:t>
            </w:r>
            <w:r w:rsidRPr="00C23A16">
              <w:rPr>
                <w:rFonts w:eastAsia="Arial" w:cs="Arial"/>
                <w:color w:val="000000" w:themeColor="text1"/>
                <w:sz w:val="16"/>
                <w:szCs w:val="16"/>
              </w:rPr>
              <w:t>erificaci</w:t>
            </w:r>
            <w:r>
              <w:rPr>
                <w:rFonts w:eastAsia="Arial" w:cs="Arial"/>
                <w:color w:val="000000" w:themeColor="text1"/>
                <w:sz w:val="16"/>
                <w:szCs w:val="16"/>
              </w:rPr>
              <w:t>ón al</w:t>
            </w:r>
            <w:r w:rsidRPr="00C23A16">
              <w:rPr>
                <w:rFonts w:eastAsia="Arial" w:cs="Arial"/>
                <w:color w:val="000000" w:themeColor="text1"/>
                <w:sz w:val="16"/>
                <w:szCs w:val="16"/>
              </w:rPr>
              <w:t xml:space="preserve"> respecto </w:t>
            </w:r>
            <w:r>
              <w:rPr>
                <w:rFonts w:eastAsia="Arial" w:cs="Arial"/>
                <w:color w:val="000000" w:themeColor="text1"/>
                <w:sz w:val="16"/>
                <w:szCs w:val="16"/>
              </w:rPr>
              <w:t>el</w:t>
            </w:r>
            <w:r w:rsidRPr="00C23A16">
              <w:rPr>
                <w:rFonts w:eastAsia="Arial" w:cs="Arial"/>
                <w:color w:val="000000" w:themeColor="text1"/>
                <w:sz w:val="16"/>
                <w:szCs w:val="16"/>
              </w:rPr>
              <w:t xml:space="preserve"> cumplimiento y/o pertinencia de lo reportado en la actividad 1 registrada en el plan PA250-188 relacionado con la observación No 3. Planes de Acción</w:t>
            </w:r>
          </w:p>
          <w:p w:rsidRPr="00542F87" w:rsidR="00AE1A4F" w:rsidP="00542F87" w:rsidRDefault="00AE1A4F" w14:paraId="1B5C7097" w14:textId="3653A452">
            <w:pPr>
              <w:jc w:val="both"/>
              <w:rPr>
                <w:rFonts w:eastAsia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="003A0E96" w:rsidP="009D5715" w:rsidRDefault="003A0E96" w14:paraId="54D7668C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042E4A" w:rsidP="00042E4A" w:rsidRDefault="00D5023A" w14:paraId="361B3D48" w14:textId="45ECFA7B">
            <w:pPr>
              <w:jc w:val="both"/>
              <w:rPr>
                <w:rFonts w:cs="Arial"/>
                <w:sz w:val="16"/>
                <w:szCs w:val="16"/>
              </w:rPr>
            </w:pPr>
            <w:r w:rsidRPr="00AE1A4F">
              <w:rPr>
                <w:rFonts w:cs="Arial"/>
                <w:sz w:val="16"/>
                <w:szCs w:val="16"/>
              </w:rPr>
              <w:t>1</w:t>
            </w:r>
            <w:r w:rsidRPr="00AE1A4F" w:rsidR="00042E4A">
              <w:rPr>
                <w:rFonts w:cs="Arial"/>
                <w:sz w:val="16"/>
                <w:szCs w:val="16"/>
              </w:rPr>
              <w:t xml:space="preserve">. </w:t>
            </w:r>
            <w:r w:rsidRPr="00AE1A4F" w:rsidR="00AE1A4F">
              <w:rPr>
                <w:rFonts w:cs="Arial"/>
                <w:sz w:val="16"/>
                <w:szCs w:val="16"/>
              </w:rPr>
              <w:t>Gestionar requerimiento y evidencias solicitad</w:t>
            </w:r>
            <w:r w:rsidR="00AE1A4F">
              <w:rPr>
                <w:rFonts w:cs="Arial"/>
                <w:sz w:val="16"/>
                <w:szCs w:val="16"/>
              </w:rPr>
              <w:t>as por la CGR y mantener el repositorio tanto de la entidad como el de la Contraloría organizado con la información.</w:t>
            </w:r>
          </w:p>
          <w:p w:rsidR="00AE1A4F" w:rsidP="00042E4A" w:rsidRDefault="00AE1A4F" w14:paraId="17916F94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E1A4F" w:rsidP="00042E4A" w:rsidRDefault="00AE1A4F" w14:paraId="54E384DA" w14:textId="5C9A141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</w:t>
            </w:r>
            <w:r w:rsidR="00C23A16">
              <w:rPr>
                <w:rFonts w:cs="Arial"/>
                <w:sz w:val="16"/>
                <w:szCs w:val="16"/>
              </w:rPr>
              <w:t>Seguimiento y cierre del Plan de Acción250-188</w:t>
            </w:r>
            <w:r>
              <w:rPr>
                <w:rFonts w:cs="Arial"/>
                <w:sz w:val="16"/>
                <w:szCs w:val="16"/>
              </w:rPr>
              <w:t xml:space="preserve"> del programa en DARUMA.</w:t>
            </w:r>
          </w:p>
          <w:p w:rsidR="00AE1A4F" w:rsidP="00042E4A" w:rsidRDefault="00AE1A4F" w14:paraId="7D29CC31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AE1A4F" w:rsidR="00042E4A" w:rsidP="00042E4A" w:rsidRDefault="00042E4A" w14:paraId="581841D4" w14:textId="28A64064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A1DEC" w:rsidP="5CA15B94" w:rsidRDefault="009E7BB3" w14:paraId="5DECF9C8" w14:textId="42AFA7F8">
            <w:pPr>
              <w:pStyle w:val="Normal"/>
              <w:jc w:val="both"/>
              <w:rPr>
                <w:rFonts w:ascii="Arial" w:hAnsi="Arial" w:eastAsia="Arial" w:cs="Arial"/>
                <w:noProof w:val="0"/>
                <w:sz w:val="14"/>
                <w:szCs w:val="14"/>
                <w:lang w:val="es-CO"/>
              </w:rPr>
            </w:pPr>
            <w:r w:rsidRPr="5CA15B94" w:rsidR="009E7BB3">
              <w:rPr>
                <w:rFonts w:cs="Arial"/>
                <w:sz w:val="16"/>
                <w:szCs w:val="16"/>
              </w:rPr>
              <w:t>Evidencias</w:t>
            </w:r>
            <w:r w:rsidRPr="5CA15B94" w:rsidR="009E7BB3">
              <w:rPr>
                <w:rFonts w:cs="Arial"/>
                <w:sz w:val="14"/>
                <w:szCs w:val="14"/>
              </w:rPr>
              <w:t xml:space="preserve">: </w:t>
            </w:r>
            <w:hyperlink r:id="R9f44e7c3e9e74133">
              <w:r w:rsidRPr="5CA15B94" w:rsidR="1EE55515">
                <w:rPr>
                  <w:rStyle w:val="Hipervnculo"/>
                  <w:rFonts w:ascii="Arial" w:hAnsi="Arial" w:eastAsia="Arial" w:cs="Arial"/>
                  <w:noProof w:val="0"/>
                  <w:sz w:val="14"/>
                  <w:szCs w:val="14"/>
                  <w:lang w:val="es-CO"/>
                </w:rPr>
                <w:t>Obligación #2</w:t>
              </w:r>
            </w:hyperlink>
          </w:p>
          <w:p w:rsidRPr="009D5715" w:rsidR="00564E56" w:rsidP="00564E56" w:rsidRDefault="00564E56" w14:paraId="2297A1F8" w14:textId="6DE4C395">
            <w:pPr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Pr="00042BE1" w:rsidR="0010407C" w:rsidTr="5CA15B94" w14:paraId="711A3F9F" w14:textId="2E2D5A59">
        <w:trPr>
          <w:trHeight w:val="1641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10407C" w:rsidP="00205C66" w:rsidRDefault="0010407C" w14:paraId="3EF480DB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0407C" w:rsidP="00205C66" w:rsidRDefault="0010407C" w14:paraId="037EE4EE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0407C" w:rsidP="00205C66" w:rsidRDefault="0010407C" w14:paraId="31BF3EC9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0407C" w:rsidP="00205C66" w:rsidRDefault="0010407C" w14:paraId="4AD0820B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0407C" w:rsidP="00205C66" w:rsidRDefault="0010407C" w14:paraId="41DE59B5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0407C" w:rsidP="00205C66" w:rsidRDefault="0010407C" w14:paraId="2E43EAC1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10407C" w:rsidP="00205C66" w:rsidRDefault="0010407C" w14:paraId="1D03315D" w14:textId="0A2450F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="0010407C" w:rsidP="00205C66" w:rsidRDefault="0010407C" w14:paraId="33DE8D1A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B12A4" w:rsidP="00205C66" w:rsidRDefault="001B12A4" w14:paraId="11B60775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B12A4" w:rsidP="00205C66" w:rsidRDefault="001B12A4" w14:paraId="750C481B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B12A4" w:rsidP="00205C66" w:rsidRDefault="001B12A4" w14:paraId="23FEF504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B12A4" w:rsidP="00205C66" w:rsidRDefault="001B12A4" w14:paraId="3145762B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10407C" w:rsidP="00205C66" w:rsidRDefault="0010407C" w14:paraId="1E89786E" w14:textId="070A4D55">
            <w:pPr>
              <w:jc w:val="both"/>
              <w:rPr>
                <w:rFonts w:cs="Arial"/>
                <w:sz w:val="16"/>
                <w:szCs w:val="16"/>
              </w:rPr>
            </w:pPr>
            <w:r w:rsidRPr="00AE337E">
              <w:rPr>
                <w:rFonts w:cs="Arial"/>
                <w:sz w:val="16"/>
                <w:szCs w:val="16"/>
              </w:rPr>
              <w:t>Apoyar desde su área del saber en la elaboración de informes, documentos y comunicaciones relacionados al estado, resultados y demás aspectos sobre las auditorías de gestión y del Sistema de Gestión de Calidad, que le sean requeridos por la Oficina de Control Interno.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Pr="00042BE1" w:rsidR="0010407C" w:rsidP="00205C66" w:rsidRDefault="00441F43" w14:paraId="1ADDDDEB" w14:textId="4A71AAE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Pr="00042BE1" w:rsidR="0010407C" w:rsidP="00205C66" w:rsidRDefault="0010407C" w14:paraId="4C973E90" w14:textId="5EEEC9F8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="0010407C" w:rsidP="00441F43" w:rsidRDefault="0010407C" w14:paraId="4A31E19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E1A4F" w:rsidP="00441F43" w:rsidRDefault="00AE1A4F" w14:paraId="345670E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441F43" w:rsidP="00441F43" w:rsidRDefault="00441F43" w14:paraId="57CD85D8" w14:textId="77777777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003F5BF2" w:rsidP="00441F43" w:rsidRDefault="00441F43" w14:paraId="4BC14D65" w14:textId="77777777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1.</w:t>
            </w:r>
            <w:r w:rsidRPr="00441F43">
              <w:rPr>
                <w:rFonts w:cs="Arial"/>
                <w:color w:val="000000" w:themeColor="text1"/>
                <w:sz w:val="16"/>
                <w:szCs w:val="16"/>
              </w:rPr>
              <w:t>Se realizó el informe de los Planes de Mejoramiento 2023.2024. 2025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  <w:p w:rsidR="00441F43" w:rsidP="00441F43" w:rsidRDefault="00441F43" w14:paraId="3F2CD5C2" w14:textId="77777777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Pr="00441F43" w:rsidR="00441F43" w:rsidP="00441F43" w:rsidRDefault="00441F43" w14:paraId="7867BE20" w14:textId="27683A89">
            <w:pPr>
              <w:rPr>
                <w:sz w:val="16"/>
                <w:szCs w:val="16"/>
                <w:lang w:val="es-ES_tradnl" w:eastAsia="es-ES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2. </w:t>
            </w:r>
            <w:r w:rsidRPr="00441F43">
              <w:rPr>
                <w:sz w:val="16"/>
                <w:szCs w:val="16"/>
                <w:lang w:val="es-ES_tradnl" w:eastAsia="es-ES"/>
              </w:rPr>
              <w:t xml:space="preserve">Se elaboró el memorando de remisión a presidencia de la entidad sobre el informe de seguimiento de Planes de Acción – </w:t>
            </w:r>
            <w:proofErr w:type="spellStart"/>
            <w:r w:rsidRPr="00441F43">
              <w:rPr>
                <w:sz w:val="16"/>
                <w:szCs w:val="16"/>
                <w:lang w:val="es-ES_tradnl" w:eastAsia="es-ES"/>
              </w:rPr>
              <w:t>Icetex</w:t>
            </w:r>
            <w:proofErr w:type="spellEnd"/>
            <w:r w:rsidRPr="00441F43">
              <w:rPr>
                <w:sz w:val="16"/>
                <w:szCs w:val="16"/>
                <w:lang w:val="es-ES_tradnl" w:eastAsia="es-ES"/>
              </w:rPr>
              <w:t xml:space="preserve"> 2024 – 2025</w:t>
            </w:r>
          </w:p>
          <w:p w:rsidR="00441F43" w:rsidP="00441F43" w:rsidRDefault="00441F43" w14:paraId="3CDCA114" w14:textId="77777777">
            <w:pPr>
              <w:rPr>
                <w:rFonts w:eastAsia="Arial" w:cs="Arial"/>
                <w:color w:val="000000" w:themeColor="text1"/>
                <w:sz w:val="16"/>
                <w:szCs w:val="16"/>
                <w:lang w:val="es-ES_tradnl"/>
              </w:rPr>
            </w:pPr>
          </w:p>
          <w:p w:rsidRPr="00441F43" w:rsidR="001B12A4" w:rsidP="00441F43" w:rsidRDefault="001B12A4" w14:paraId="58F1A9F1" w14:textId="68B85842">
            <w:pPr>
              <w:rPr>
                <w:rFonts w:eastAsia="Arial" w:cs="Arial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eastAsia="Arial" w:cs="Arial"/>
                <w:color w:val="000000" w:themeColor="text1"/>
                <w:sz w:val="16"/>
                <w:szCs w:val="16"/>
                <w:lang w:val="es-ES_tradnl"/>
              </w:rPr>
              <w:t xml:space="preserve">3. Se viene desarrollando el Informe de Austeridad del Gasto de cuarto trimestre de 2025 – 2024 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="003F5BF2" w:rsidP="00441F43" w:rsidRDefault="003F5BF2" w14:paraId="1404ACFB" w14:textId="77777777">
            <w:pPr>
              <w:jc w:val="center"/>
              <w:rPr>
                <w:rFonts w:cs="Arial"/>
                <w:sz w:val="14"/>
                <w:szCs w:val="14"/>
              </w:rPr>
            </w:pPr>
          </w:p>
          <w:p w:rsidR="006A1DEC" w:rsidP="00441F43" w:rsidRDefault="006A1DEC" w14:paraId="3DBD2A0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441F43" w:rsidP="00441F43" w:rsidRDefault="00441F43" w14:paraId="0F14F1EF" w14:textId="77777777">
            <w:pPr>
              <w:jc w:val="center"/>
              <w:rPr>
                <w:rFonts w:cs="Arial"/>
                <w:sz w:val="14"/>
                <w:szCs w:val="14"/>
              </w:rPr>
            </w:pPr>
          </w:p>
          <w:p w:rsidRPr="00441F43" w:rsidR="00441F43" w:rsidP="5CA15B94" w:rsidRDefault="00441F43" w14:paraId="349F7033" w14:textId="4A412756">
            <w:pPr>
              <w:pStyle w:val="Ttulo1"/>
              <w:spacing w:before="1"/>
              <w:ind w:left="79" w:right="437"/>
              <w:jc w:val="left"/>
              <w:rPr>
                <w:b w:val="0"/>
                <w:bCs w:val="0"/>
                <w:sz w:val="16"/>
                <w:szCs w:val="16"/>
                <w:lang w:val="es-ES"/>
              </w:rPr>
            </w:pPr>
            <w:r w:rsidRPr="5CA15B94" w:rsidR="00441F43">
              <w:rPr>
                <w:rFonts w:cs="Arial"/>
                <w:sz w:val="14"/>
                <w:szCs w:val="14"/>
                <w:lang w:val="es-ES"/>
              </w:rPr>
              <w:t xml:space="preserve">1. </w:t>
            </w:r>
            <w:r w:rsidRPr="5CA15B94" w:rsidR="00441F43">
              <w:rPr>
                <w:b w:val="0"/>
                <w:bCs w:val="0"/>
                <w:sz w:val="16"/>
                <w:szCs w:val="16"/>
                <w:lang w:val="es-ES"/>
              </w:rPr>
              <w:t>informe</w:t>
            </w:r>
            <w:r w:rsidRPr="5CA15B94" w:rsidR="00441F43">
              <w:rPr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  <w:r w:rsidRPr="5CA15B94" w:rsidR="00441F43">
              <w:rPr>
                <w:b w:val="0"/>
                <w:bCs w:val="0"/>
                <w:sz w:val="16"/>
                <w:szCs w:val="16"/>
                <w:lang w:val="es-ES"/>
              </w:rPr>
              <w:t>de</w:t>
            </w:r>
            <w:r w:rsidRPr="5CA15B94" w:rsidR="00441F43">
              <w:rPr>
                <w:b w:val="0"/>
                <w:bCs w:val="0"/>
                <w:spacing w:val="-8"/>
                <w:sz w:val="16"/>
                <w:szCs w:val="16"/>
                <w:lang w:val="es-ES"/>
              </w:rPr>
              <w:t xml:space="preserve"> </w:t>
            </w:r>
            <w:r w:rsidRPr="5CA15B94" w:rsidR="00441F43">
              <w:rPr>
                <w:b w:val="0"/>
                <w:bCs w:val="0"/>
                <w:sz w:val="16"/>
                <w:szCs w:val="16"/>
                <w:lang w:val="es-ES"/>
              </w:rPr>
              <w:t>seguimiento</w:t>
            </w:r>
            <w:r w:rsidRPr="5CA15B94" w:rsidR="00441F43">
              <w:rPr>
                <w:b w:val="0"/>
                <w:bCs w:val="0"/>
                <w:spacing w:val="-12"/>
                <w:sz w:val="16"/>
                <w:szCs w:val="16"/>
                <w:lang w:val="es-ES"/>
              </w:rPr>
              <w:t xml:space="preserve"> </w:t>
            </w:r>
            <w:r w:rsidRPr="5CA15B94" w:rsidR="00441F43">
              <w:rPr>
                <w:b w:val="0"/>
                <w:bCs w:val="0"/>
                <w:spacing w:val="-8"/>
                <w:sz w:val="16"/>
                <w:szCs w:val="16"/>
                <w:lang w:val="es-ES"/>
              </w:rPr>
              <w:t xml:space="preserve">planes </w:t>
            </w:r>
            <w:r w:rsidRPr="5CA15B94" w:rsidR="00441F43">
              <w:rPr>
                <w:b w:val="0"/>
                <w:bCs w:val="0"/>
                <w:sz w:val="16"/>
                <w:szCs w:val="16"/>
                <w:lang w:val="es-ES"/>
              </w:rPr>
              <w:t>de</w:t>
            </w:r>
            <w:r w:rsidRPr="5CA15B94" w:rsidR="00441F43">
              <w:rPr>
                <w:b w:val="0"/>
                <w:bCs w:val="0"/>
                <w:spacing w:val="-8"/>
                <w:sz w:val="16"/>
                <w:szCs w:val="16"/>
                <w:lang w:val="es-ES"/>
              </w:rPr>
              <w:t xml:space="preserve"> </w:t>
            </w:r>
            <w:r w:rsidRPr="5CA15B94" w:rsidR="00441F43">
              <w:rPr>
                <w:b w:val="0"/>
                <w:bCs w:val="0"/>
                <w:sz w:val="16"/>
                <w:szCs w:val="16"/>
                <w:lang w:val="es-ES"/>
              </w:rPr>
              <w:t xml:space="preserve">mejoramiento - </w:t>
            </w:r>
            <w:r w:rsidRPr="5CA15B94" w:rsidR="00441F43">
              <w:rPr>
                <w:b w:val="0"/>
                <w:bCs w:val="0"/>
                <w:sz w:val="16"/>
                <w:szCs w:val="16"/>
                <w:lang w:val="es-ES"/>
              </w:rPr>
              <w:t>icetex</w:t>
            </w:r>
          </w:p>
          <w:p w:rsidR="00441F43" w:rsidP="00441F43" w:rsidRDefault="00441F43" w14:paraId="63A030FD" w14:textId="4995FE1E">
            <w:pPr>
              <w:pStyle w:val="Ttulo1"/>
              <w:spacing w:before="1"/>
              <w:ind w:left="79" w:right="437"/>
              <w:jc w:val="left"/>
              <w:rPr>
                <w:b w:val="0"/>
                <w:bCs/>
                <w:sz w:val="16"/>
                <w:szCs w:val="16"/>
              </w:rPr>
            </w:pPr>
            <w:r w:rsidRPr="00441F43">
              <w:rPr>
                <w:b w:val="0"/>
                <w:bCs/>
                <w:sz w:val="16"/>
                <w:szCs w:val="16"/>
              </w:rPr>
              <w:t>vigencia 2024 - 2025 con corte al 31 de diciembre de 2025</w:t>
            </w:r>
            <w:r>
              <w:rPr>
                <w:b w:val="0"/>
                <w:bCs/>
                <w:sz w:val="16"/>
                <w:szCs w:val="16"/>
              </w:rPr>
              <w:t>.</w:t>
            </w:r>
          </w:p>
          <w:p w:rsidR="00441F43" w:rsidP="00441F43" w:rsidRDefault="00441F43" w14:paraId="0B5A2D1C" w14:textId="77777777">
            <w:pPr>
              <w:rPr>
                <w:lang w:val="es-ES_tradnl" w:eastAsia="es-ES"/>
              </w:rPr>
            </w:pPr>
          </w:p>
          <w:p w:rsidR="00441F43" w:rsidP="5CA15B94" w:rsidRDefault="00441F43" w14:paraId="00A3CB1F" w14:textId="4DB31344">
            <w:pPr>
              <w:rPr>
                <w:sz w:val="16"/>
                <w:szCs w:val="16"/>
                <w:lang w:val="es-ES" w:eastAsia="es-ES"/>
              </w:rPr>
            </w:pPr>
            <w:r w:rsidRPr="5CA15B94" w:rsidR="00441F43">
              <w:rPr>
                <w:sz w:val="16"/>
                <w:szCs w:val="16"/>
                <w:lang w:val="es-ES" w:eastAsia="es-ES"/>
              </w:rPr>
              <w:t xml:space="preserve">2. </w:t>
            </w:r>
            <w:r w:rsidRPr="5CA15B94" w:rsidR="001B12A4">
              <w:rPr>
                <w:sz w:val="16"/>
                <w:szCs w:val="16"/>
                <w:lang w:val="es-ES" w:eastAsia="es-ES"/>
              </w:rPr>
              <w:t>Memorando de</w:t>
            </w:r>
            <w:r w:rsidRPr="5CA15B94" w:rsidR="00441F43">
              <w:rPr>
                <w:sz w:val="16"/>
                <w:szCs w:val="16"/>
                <w:lang w:val="es-ES" w:eastAsia="es-ES"/>
              </w:rPr>
              <w:t xml:space="preserve"> remisión a presidencia de la entidad sobre el informe de seguimiento de Planes de Acción – </w:t>
            </w:r>
            <w:r w:rsidRPr="5CA15B94" w:rsidR="00441F43">
              <w:rPr>
                <w:sz w:val="16"/>
                <w:szCs w:val="16"/>
                <w:lang w:val="es-ES" w:eastAsia="es-ES"/>
              </w:rPr>
              <w:t>Icetex</w:t>
            </w:r>
            <w:r w:rsidRPr="5CA15B94" w:rsidR="00441F43">
              <w:rPr>
                <w:sz w:val="16"/>
                <w:szCs w:val="16"/>
                <w:lang w:val="es-ES" w:eastAsia="es-ES"/>
              </w:rPr>
              <w:t xml:space="preserve"> 2024 – 2025</w:t>
            </w:r>
            <w:r w:rsidRPr="5CA15B94" w:rsidR="001B12A4">
              <w:rPr>
                <w:sz w:val="16"/>
                <w:szCs w:val="16"/>
                <w:lang w:val="es-ES" w:eastAsia="es-ES"/>
              </w:rPr>
              <w:t xml:space="preserve">. </w:t>
            </w:r>
          </w:p>
          <w:p w:rsidR="001B12A4" w:rsidP="00441F43" w:rsidRDefault="001B12A4" w14:paraId="450722DB" w14:textId="77777777">
            <w:pPr>
              <w:rPr>
                <w:sz w:val="16"/>
                <w:szCs w:val="16"/>
                <w:lang w:val="es-ES_tradnl" w:eastAsia="es-ES"/>
              </w:rPr>
            </w:pPr>
          </w:p>
          <w:p w:rsidRPr="00441F43" w:rsidR="001B12A4" w:rsidP="00441F43" w:rsidRDefault="001B12A4" w14:paraId="1755C564" w14:textId="240CF35C">
            <w:pPr>
              <w:rPr>
                <w:sz w:val="16"/>
                <w:szCs w:val="16"/>
                <w:lang w:val="es-ES_tradnl" w:eastAsia="es-ES"/>
              </w:rPr>
            </w:pPr>
            <w:r w:rsidRPr="5CA15B94" w:rsidR="001B12A4">
              <w:rPr>
                <w:sz w:val="16"/>
                <w:szCs w:val="16"/>
                <w:lang w:val="es-ES" w:eastAsia="es-ES"/>
              </w:rPr>
              <w:t>3. Borrador del informe Austeridad del Gasto cuarto trimestre 2025 – 2024.</w:t>
            </w:r>
          </w:p>
          <w:p w:rsidR="5CA15B94" w:rsidP="5CA15B94" w:rsidRDefault="5CA15B94" w14:paraId="5A33B484" w14:textId="3D08492F">
            <w:pPr>
              <w:rPr>
                <w:sz w:val="16"/>
                <w:szCs w:val="16"/>
                <w:lang w:val="es-ES" w:eastAsia="es-ES"/>
              </w:rPr>
            </w:pPr>
          </w:p>
          <w:p w:rsidR="4FA16091" w:rsidP="5CA15B94" w:rsidRDefault="4FA16091" w14:paraId="777E7D75" w14:textId="291BD331">
            <w:pPr>
              <w:pStyle w:val="Normal"/>
              <w:rPr>
                <w:rFonts w:ascii="Arial" w:hAnsi="Arial" w:eastAsia="Arial" w:cs="Arial"/>
                <w:noProof w:val="0"/>
                <w:sz w:val="16"/>
                <w:szCs w:val="16"/>
                <w:lang w:val="es-ES"/>
              </w:rPr>
            </w:pPr>
            <w:r w:rsidRPr="5CA15B94" w:rsidR="4FA16091">
              <w:rPr>
                <w:sz w:val="16"/>
                <w:szCs w:val="16"/>
                <w:lang w:val="es-ES" w:eastAsia="es-ES"/>
              </w:rPr>
              <w:t>Evidencia:</w:t>
            </w:r>
            <w:hyperlink r:id="Rc5a1f05cfbe641ab">
              <w:r w:rsidRPr="5CA15B94" w:rsidR="4FA16091">
                <w:rPr>
                  <w:rStyle w:val="Hipervnculo"/>
                  <w:rFonts w:ascii="Arial" w:hAnsi="Arial" w:eastAsia="Arial" w:cs="Arial"/>
                  <w:noProof w:val="0"/>
                  <w:sz w:val="16"/>
                  <w:szCs w:val="16"/>
                  <w:lang w:val="es-ES"/>
                </w:rPr>
                <w:t>Obligación #3</w:t>
              </w:r>
            </w:hyperlink>
          </w:p>
          <w:p w:rsidRPr="00441F43" w:rsidR="00441F43" w:rsidP="00441F43" w:rsidRDefault="00441F43" w14:paraId="1CEFC51A" w14:textId="1384394C">
            <w:pPr>
              <w:rPr>
                <w:rFonts w:cs="Arial"/>
                <w:sz w:val="14"/>
                <w:szCs w:val="14"/>
                <w:lang w:val="es-ES_tradnl"/>
              </w:rPr>
            </w:pPr>
          </w:p>
        </w:tc>
      </w:tr>
      <w:tr w:rsidRPr="00042BE1" w:rsidR="00205C66" w:rsidTr="5CA15B94" w14:paraId="6D59116F" w14:textId="356935D6">
        <w:trPr>
          <w:trHeight w:val="453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Pr="00042BE1" w:rsidR="00205C66" w:rsidP="00205C66" w:rsidRDefault="00441F43" w14:paraId="1707B086" w14:textId="6432E1A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="00205C66" w:rsidP="00205C66" w:rsidRDefault="0067778E" w14:paraId="55365E72" w14:textId="77777777">
            <w:pPr>
              <w:jc w:val="both"/>
              <w:rPr>
                <w:rFonts w:cs="Arial"/>
                <w:sz w:val="16"/>
                <w:szCs w:val="16"/>
              </w:rPr>
            </w:pPr>
            <w:r w:rsidRPr="0067778E">
              <w:rPr>
                <w:rFonts w:cs="Arial"/>
                <w:sz w:val="16"/>
                <w:szCs w:val="16"/>
              </w:rPr>
              <w:t xml:space="preserve">Realizar, en el marco del rol evaluación y seguimiento y desde perfil técnico y de sus conocimientos, </w:t>
            </w:r>
            <w:r w:rsidRPr="0067778E">
              <w:rPr>
                <w:rFonts w:cs="Arial"/>
                <w:sz w:val="16"/>
                <w:szCs w:val="16"/>
              </w:rPr>
              <w:lastRenderedPageBreak/>
              <w:t>el seguimiento y asesoría a los hallazgos derivados del Plan de Mejoramiento resultantes de las auditorías internas y externas.</w:t>
            </w:r>
          </w:p>
          <w:p w:rsidR="00AE1A4F" w:rsidP="00205C66" w:rsidRDefault="00AE1A4F" w14:paraId="13721132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E1A4F" w:rsidP="00205C66" w:rsidRDefault="00AE1A4F" w14:paraId="195F3C74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AE1A4F" w:rsidP="00205C66" w:rsidRDefault="00AE1A4F" w14:paraId="1D0BBE9A" w14:textId="2D1A3AC1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Pr="001927C0" w:rsidR="001927C0" w:rsidP="001927C0" w:rsidRDefault="00AE1A4F" w14:paraId="669BDD14" w14:textId="75723D40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lastRenderedPageBreak/>
              <w:t>SI</w:t>
            </w: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Pr="00042BE1" w:rsidR="00205C66" w:rsidP="00205C66" w:rsidRDefault="003F5BF2" w14:paraId="047D3EE2" w14:textId="73D6BF53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="13B936AC" w:rsidP="00AE1A4F" w:rsidRDefault="13B936AC" w14:paraId="7E929005" w14:textId="77777777"/>
          <w:p w:rsidRPr="00AE1A4F" w:rsidR="00AE1A4F" w:rsidP="00AE1A4F" w:rsidRDefault="00AE1A4F" w14:paraId="1C97C604" w14:textId="287E87D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1A4F">
              <w:rPr>
                <w:sz w:val="16"/>
                <w:szCs w:val="16"/>
              </w:rPr>
              <w:t>Se realizó seguimiento</w:t>
            </w:r>
            <w:r w:rsidR="00441F43">
              <w:rPr>
                <w:sz w:val="16"/>
                <w:szCs w:val="16"/>
              </w:rPr>
              <w:t xml:space="preserve"> y cierre </w:t>
            </w:r>
            <w:r w:rsidRPr="00AE1A4F">
              <w:rPr>
                <w:sz w:val="16"/>
                <w:szCs w:val="16"/>
              </w:rPr>
              <w:t>al plan de mejoramiento</w:t>
            </w:r>
            <w:r w:rsidRPr="00AE1A4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1A4F">
              <w:rPr>
                <w:sz w:val="16"/>
                <w:szCs w:val="16"/>
              </w:rPr>
              <w:t>PA250-188</w:t>
            </w:r>
          </w:p>
          <w:p w:rsidR="00AE1A4F" w:rsidP="00AE1A4F" w:rsidRDefault="00AE1A4F" w14:paraId="2E4CB3FC" w14:textId="6F0BE898">
            <w:pPr>
              <w:jc w:val="both"/>
            </w:pPr>
            <w:r w:rsidRPr="00AE1A4F">
              <w:rPr>
                <w:sz w:val="16"/>
                <w:szCs w:val="16"/>
              </w:rPr>
              <w:lastRenderedPageBreak/>
              <w:t xml:space="preserve"> derivado a la auditoria de gestión al proceso</w:t>
            </w:r>
            <w:r>
              <w:t xml:space="preserve"> </w:t>
            </w:r>
            <w:r w:rsidRPr="00AE1A4F">
              <w:rPr>
                <w:sz w:val="16"/>
                <w:szCs w:val="16"/>
              </w:rPr>
              <w:t>de Administración de Cartera.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Pr="00D35C2E" w:rsidR="00205C66" w:rsidP="008830B0" w:rsidRDefault="00205C66" w14:paraId="2C824B89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Pr="00042BE1" w:rsidR="00205C66" w:rsidP="5CA15B94" w:rsidRDefault="00AE1A4F" w14:paraId="62FE1B06" w14:textId="4C98FA53">
            <w:pPr>
              <w:rPr>
                <w:rFonts w:cs="Arial"/>
                <w:sz w:val="16"/>
                <w:szCs w:val="16"/>
              </w:rPr>
            </w:pPr>
            <w:r w:rsidRPr="5CA15B94" w:rsidR="00AE1A4F">
              <w:rPr>
                <w:rFonts w:cs="Arial"/>
                <w:sz w:val="16"/>
                <w:szCs w:val="16"/>
              </w:rPr>
              <w:t>1.</w:t>
            </w:r>
            <w:r w:rsidRPr="5CA15B94" w:rsidR="00441F43">
              <w:rPr>
                <w:rFonts w:cs="Arial"/>
                <w:sz w:val="16"/>
                <w:szCs w:val="16"/>
              </w:rPr>
              <w:t>Seguimiento en</w:t>
            </w:r>
            <w:r w:rsidRPr="5CA15B94" w:rsidR="00AE1A4F">
              <w:rPr>
                <w:rFonts w:cs="Arial"/>
                <w:sz w:val="16"/>
                <w:szCs w:val="16"/>
              </w:rPr>
              <w:t xml:space="preserve"> DARUMA</w:t>
            </w:r>
          </w:p>
          <w:p w:rsidRPr="00042BE1" w:rsidR="00205C66" w:rsidP="5CA15B94" w:rsidRDefault="00AE1A4F" w14:paraId="19DB4DEA" w14:textId="45C394C6">
            <w:pPr>
              <w:rPr>
                <w:rFonts w:cs="Arial"/>
                <w:sz w:val="16"/>
                <w:szCs w:val="16"/>
              </w:rPr>
            </w:pPr>
          </w:p>
          <w:p w:rsidRPr="00042BE1" w:rsidR="00205C66" w:rsidP="5CA15B94" w:rsidRDefault="00AE1A4F" w14:paraId="20431FD8" w14:textId="76D14828">
            <w:pPr>
              <w:pStyle w:val="Normal"/>
              <w:rPr>
                <w:rFonts w:ascii="Arial" w:hAnsi="Arial" w:eastAsia="Arial" w:cs="Arial"/>
                <w:noProof w:val="0"/>
                <w:sz w:val="16"/>
                <w:szCs w:val="16"/>
                <w:lang w:val="es-CO"/>
              </w:rPr>
            </w:pPr>
            <w:r w:rsidRPr="5CA15B94" w:rsidR="7005B985">
              <w:rPr>
                <w:rFonts w:cs="Arial"/>
                <w:sz w:val="16"/>
                <w:szCs w:val="16"/>
              </w:rPr>
              <w:t xml:space="preserve">Evidencia: </w:t>
            </w:r>
            <w:hyperlink r:id="R5bd2256bb12e4800">
              <w:r w:rsidRPr="5CA15B94" w:rsidR="5A0978DF">
                <w:rPr>
                  <w:rStyle w:val="Hipervnculo"/>
                  <w:rFonts w:ascii="Arial" w:hAnsi="Arial" w:eastAsia="Arial" w:cs="Arial"/>
                  <w:noProof w:val="0"/>
                  <w:sz w:val="16"/>
                  <w:szCs w:val="16"/>
                  <w:lang w:val="es-CO"/>
                </w:rPr>
                <w:t>Obligación #4</w:t>
              </w:r>
            </w:hyperlink>
          </w:p>
        </w:tc>
      </w:tr>
      <w:tr w:rsidRPr="00042BE1" w:rsidR="00205C66" w:rsidTr="5CA15B94" w14:paraId="3E317EFE" w14:textId="4A2977C9">
        <w:trPr>
          <w:trHeight w:val="227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3598C4C2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7778E" w:rsidP="00205C66" w:rsidRDefault="0067778E" w14:paraId="4A948586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67778E" w:rsidP="00205C66" w:rsidRDefault="0067778E" w14:paraId="0CFEB814" w14:textId="3ED3315C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="009D5715" w:rsidP="00205C66" w:rsidRDefault="009D5715" w14:paraId="01AF75F8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205C66" w:rsidP="00205C66" w:rsidRDefault="0067778E" w14:paraId="22E89F46" w14:textId="71B6823E">
            <w:pPr>
              <w:jc w:val="both"/>
              <w:rPr>
                <w:rFonts w:cs="Arial"/>
                <w:sz w:val="16"/>
                <w:szCs w:val="16"/>
              </w:rPr>
            </w:pPr>
            <w:r w:rsidRPr="0067778E">
              <w:rPr>
                <w:rFonts w:cs="Arial"/>
                <w:sz w:val="16"/>
                <w:szCs w:val="16"/>
              </w:rPr>
              <w:t>Proyectar respuesta a los requerimientos internos y externos asignados por la Oficina de Control Interno.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Pr="00042BE1" w:rsidR="00205C66" w:rsidP="00205C66" w:rsidRDefault="0032590E" w14:paraId="51330942" w14:textId="6064BB52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Pr="00042BE1" w:rsidR="00205C66" w:rsidP="13B936AC" w:rsidRDefault="00205C66" w14:paraId="2DF71819" w14:textId="13731B2C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="13B936AC" w:rsidP="72F9B0E8" w:rsidRDefault="13B936AC" w14:paraId="78D51A76" w14:textId="084C1C13">
            <w:pPr>
              <w:rPr>
                <w:rFonts w:eastAsia="Arial" w:cs="Arial"/>
                <w:sz w:val="16"/>
                <w:szCs w:val="16"/>
              </w:rPr>
            </w:pPr>
          </w:p>
          <w:p w:rsidR="13B936AC" w:rsidP="00AE1A4F" w:rsidRDefault="0032590E" w14:paraId="71962DE0" w14:textId="14C85878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32590E">
              <w:rPr>
                <w:rFonts w:cs="Arial"/>
                <w:color w:val="000000" w:themeColor="text1"/>
                <w:sz w:val="16"/>
                <w:szCs w:val="16"/>
              </w:rPr>
              <w:t>1.</w:t>
            </w:r>
            <w:r w:rsidR="00AE1A4F">
              <w:rPr>
                <w:rFonts w:cs="Arial"/>
                <w:color w:val="000000" w:themeColor="text1"/>
                <w:sz w:val="16"/>
                <w:szCs w:val="16"/>
              </w:rPr>
              <w:t>Se viene apoyando en los requerimientos realizados por la Contraloría en el marco de la auditora financiera 2025.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="0EC98DCC" w:rsidP="0EC98DCC" w:rsidRDefault="0EC98DCC" w14:paraId="56B68F9A" w14:textId="0A951E60">
            <w:pPr>
              <w:jc w:val="both"/>
              <w:rPr>
                <w:rFonts w:eastAsia="Arial" w:cs="Arial"/>
                <w:sz w:val="16"/>
                <w:szCs w:val="16"/>
              </w:rPr>
            </w:pPr>
          </w:p>
          <w:p w:rsidR="13B936AC" w:rsidP="00A62A99" w:rsidRDefault="0032590E" w14:paraId="04597A38" w14:textId="6606D41D">
            <w:pPr>
              <w:jc w:val="both"/>
              <w:rPr>
                <w:rFonts w:eastAsia="Arial" w:cs="Arial"/>
                <w:sz w:val="16"/>
                <w:szCs w:val="16"/>
              </w:rPr>
            </w:pPr>
            <w:r w:rsidRPr="0032590E">
              <w:rPr>
                <w:rFonts w:eastAsia="Arial" w:cs="Arial"/>
                <w:sz w:val="16"/>
                <w:szCs w:val="16"/>
              </w:rPr>
              <w:t>1.</w:t>
            </w:r>
            <w:r w:rsidR="003F5BF2">
              <w:rPr>
                <w:rFonts w:eastAsia="Arial" w:cs="Arial"/>
                <w:sz w:val="16"/>
                <w:szCs w:val="16"/>
              </w:rPr>
              <w:t>Correo</w:t>
            </w:r>
            <w:r w:rsidR="00AE1A4F">
              <w:rPr>
                <w:rFonts w:eastAsia="Arial" w:cs="Arial"/>
                <w:sz w:val="16"/>
                <w:szCs w:val="16"/>
              </w:rPr>
              <w:t>s</w:t>
            </w:r>
            <w:r w:rsidR="003F5BF2">
              <w:rPr>
                <w:rFonts w:eastAsia="Arial" w:cs="Arial"/>
                <w:sz w:val="16"/>
                <w:szCs w:val="16"/>
              </w:rPr>
              <w:t xml:space="preserve"> Gestionado</w:t>
            </w:r>
            <w:r w:rsidR="00AE1A4F">
              <w:rPr>
                <w:rFonts w:eastAsia="Arial" w:cs="Arial"/>
                <w:sz w:val="16"/>
                <w:szCs w:val="16"/>
              </w:rPr>
              <w:t>s</w:t>
            </w:r>
          </w:p>
          <w:p w:rsidR="003F5BF2" w:rsidP="00A62A99" w:rsidRDefault="003F5BF2" w14:paraId="0E2FAFC7" w14:textId="2136B83B">
            <w:pPr>
              <w:jc w:val="both"/>
              <w:rPr>
                <w:rFonts w:eastAsia="Arial" w:cs="Arial"/>
                <w:sz w:val="16"/>
                <w:szCs w:val="16"/>
              </w:rPr>
            </w:pPr>
            <w:r>
              <w:rPr>
                <w:rFonts w:eastAsia="Arial" w:cs="Arial"/>
                <w:sz w:val="16"/>
                <w:szCs w:val="16"/>
              </w:rPr>
              <w:t>2.</w:t>
            </w:r>
            <w:r w:rsidR="00AE1A4F">
              <w:rPr>
                <w:rFonts w:eastAsia="Arial" w:cs="Arial"/>
                <w:sz w:val="16"/>
                <w:szCs w:val="16"/>
              </w:rPr>
              <w:t xml:space="preserve"> Repositorio organizado por las evidencias de los requerimientos.</w:t>
            </w:r>
          </w:p>
          <w:p w:rsidR="0020452B" w:rsidP="00042E4A" w:rsidRDefault="0020452B" w14:paraId="433F9602" w14:textId="77777777">
            <w:pPr>
              <w:jc w:val="both"/>
              <w:rPr>
                <w:rFonts w:eastAsia="Arial" w:cs="Arial"/>
                <w:sz w:val="16"/>
                <w:szCs w:val="16"/>
              </w:rPr>
            </w:pPr>
          </w:p>
          <w:p w:rsidRPr="009D5715" w:rsidR="006A1DEC" w:rsidP="14C82F52" w:rsidRDefault="006A1DEC" w14:paraId="2FF20693" w14:textId="50D3239D">
            <w:pPr>
              <w:jc w:val="both"/>
              <w:rPr>
                <w:rFonts w:eastAsia="Arial" w:cs="Arial"/>
                <w:sz w:val="14"/>
                <w:szCs w:val="14"/>
              </w:rPr>
            </w:pPr>
            <w:r w:rsidRPr="14C82F52">
              <w:rPr>
                <w:rFonts w:eastAsia="Arial" w:cs="Arial"/>
                <w:sz w:val="16"/>
                <w:szCs w:val="16"/>
              </w:rPr>
              <w:t>Evidencias</w:t>
            </w:r>
            <w:r w:rsidRPr="14C82F52">
              <w:rPr>
                <w:rFonts w:eastAsia="Arial" w:cs="Arial"/>
                <w:sz w:val="14"/>
                <w:szCs w:val="14"/>
              </w:rPr>
              <w:t xml:space="preserve">: </w:t>
            </w:r>
          </w:p>
        </w:tc>
      </w:tr>
      <w:tr w:rsidRPr="00042BE1" w:rsidR="00205C66" w:rsidTr="5CA15B94" w14:paraId="7FEBCF10" w14:textId="77777777">
        <w:trPr>
          <w:trHeight w:val="1184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6B0F1542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8610C7" w:rsidP="00205C66" w:rsidRDefault="008610C7" w14:paraId="55F1E1CF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67778E" w:rsidP="00205C66" w:rsidRDefault="0067778E" w14:paraId="1FFD4C6D" w14:textId="614082A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="008610C7" w:rsidP="00205C66" w:rsidRDefault="008610C7" w14:paraId="43531407" w14:textId="77777777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  <w:p w:rsidRPr="008A0879" w:rsidR="00205C66" w:rsidP="00205C66" w:rsidRDefault="0067778E" w14:paraId="5369BE53" w14:textId="25A50722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67778E">
              <w:rPr>
                <w:rFonts w:cs="Arial"/>
                <w:bCs/>
                <w:sz w:val="16"/>
                <w:szCs w:val="16"/>
              </w:rPr>
              <w:t>Asistir y participar en las mesas de trabajo, comités y reuniones de competencia de la Oficina de Control Interno asignadas por la Oficina de Control Interno.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205C66" w14:paraId="1AB74FFE" w14:textId="2FAE3834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205C66" w14:paraId="058494F3" w14:textId="77777777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="008830B0" w:rsidP="0032590E" w:rsidRDefault="008830B0" w14:paraId="12EE675E" w14:textId="77777777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  <w:p w:rsidR="0032590E" w:rsidP="00AE1A4F" w:rsidRDefault="00542F87" w14:paraId="4A52E14E" w14:textId="51D17A0C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542F87">
              <w:rPr>
                <w:rFonts w:cs="Arial"/>
                <w:bCs/>
                <w:sz w:val="16"/>
                <w:szCs w:val="16"/>
              </w:rPr>
              <w:t>Se asistió a las reuniones de equipo y planeación realizadas los días</w:t>
            </w:r>
            <w:r w:rsidR="00AE1A4F">
              <w:rPr>
                <w:rFonts w:cs="Arial"/>
                <w:bCs/>
                <w:sz w:val="16"/>
                <w:szCs w:val="16"/>
              </w:rPr>
              <w:t>,</w:t>
            </w:r>
            <w:r w:rsidRPr="00542F87">
              <w:rPr>
                <w:rFonts w:cs="Arial"/>
                <w:bCs/>
                <w:sz w:val="16"/>
                <w:szCs w:val="16"/>
              </w:rPr>
              <w:t xml:space="preserve"> 2</w:t>
            </w:r>
            <w:r w:rsidR="00AE1A4F">
              <w:rPr>
                <w:rFonts w:cs="Arial"/>
                <w:bCs/>
                <w:sz w:val="16"/>
                <w:szCs w:val="16"/>
              </w:rPr>
              <w:t>7</w:t>
            </w:r>
            <w:r w:rsidRPr="00542F87">
              <w:rPr>
                <w:rFonts w:cs="Arial"/>
                <w:bCs/>
                <w:sz w:val="16"/>
                <w:szCs w:val="16"/>
              </w:rPr>
              <w:t xml:space="preserve"> de enero</w:t>
            </w:r>
            <w:r w:rsidR="00AE1A4F">
              <w:rPr>
                <w:rFonts w:cs="Arial"/>
                <w:bCs/>
                <w:sz w:val="16"/>
                <w:szCs w:val="16"/>
              </w:rPr>
              <w:t>, 2, 9,</w:t>
            </w:r>
            <w:r w:rsidR="00441F43">
              <w:rPr>
                <w:rFonts w:cs="Arial"/>
                <w:bCs/>
                <w:sz w:val="16"/>
                <w:szCs w:val="16"/>
              </w:rPr>
              <w:t>1</w:t>
            </w:r>
            <w:r w:rsidR="00AE1A4F">
              <w:rPr>
                <w:rFonts w:cs="Arial"/>
                <w:bCs/>
                <w:sz w:val="16"/>
                <w:szCs w:val="16"/>
              </w:rPr>
              <w:t>6,2</w:t>
            </w:r>
            <w:r w:rsidR="00441F43">
              <w:rPr>
                <w:rFonts w:cs="Arial"/>
                <w:bCs/>
                <w:sz w:val="16"/>
                <w:szCs w:val="16"/>
              </w:rPr>
              <w:t>4</w:t>
            </w:r>
            <w:r w:rsidR="00AE1A4F">
              <w:rPr>
                <w:rFonts w:cs="Arial"/>
                <w:bCs/>
                <w:sz w:val="16"/>
                <w:szCs w:val="16"/>
              </w:rPr>
              <w:t xml:space="preserve"> de </w:t>
            </w:r>
            <w:r w:rsidR="00441F43">
              <w:rPr>
                <w:rFonts w:cs="Arial"/>
                <w:bCs/>
                <w:sz w:val="16"/>
                <w:szCs w:val="16"/>
              </w:rPr>
              <w:t>marzo</w:t>
            </w:r>
            <w:r w:rsidR="00AE1A4F">
              <w:rPr>
                <w:rFonts w:cs="Arial"/>
                <w:bCs/>
                <w:sz w:val="16"/>
                <w:szCs w:val="16"/>
              </w:rPr>
              <w:t>,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="00542F87" w:rsidP="0EC98DCC" w:rsidRDefault="00542F87" w14:paraId="790BA9C6" w14:textId="37C72B8F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00205C66" w:rsidP="009D5715" w:rsidRDefault="009D5715" w14:paraId="33B33001" w14:textId="01D8E667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R</w:t>
            </w:r>
            <w:r w:rsidRPr="3FA40FDB" w:rsidR="008610C7">
              <w:rPr>
                <w:rFonts w:cs="Arial"/>
                <w:color w:val="000000" w:themeColor="text1"/>
                <w:sz w:val="16"/>
                <w:szCs w:val="16"/>
              </w:rPr>
              <w:t xml:space="preserve">euniones virtuales por Microsoft </w:t>
            </w:r>
            <w:proofErr w:type="spellStart"/>
            <w:r w:rsidRPr="3FA40FDB" w:rsidR="008610C7">
              <w:rPr>
                <w:rFonts w:cs="Arial"/>
                <w:color w:val="000000" w:themeColor="text1"/>
                <w:sz w:val="16"/>
                <w:szCs w:val="16"/>
              </w:rPr>
              <w:t>Teams</w:t>
            </w:r>
            <w:proofErr w:type="spellEnd"/>
            <w:r w:rsidRPr="3FA40FDB" w:rsidR="008610C7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6A1DEC" w:rsidP="009D5715" w:rsidRDefault="006A1DEC" w14:paraId="0BA9D233" w14:textId="77777777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Pr="009D5715" w:rsidR="006A1DEC" w:rsidP="006A1DEC" w:rsidRDefault="006A1DEC" w14:paraId="689A3B8F" w14:textId="0C1A1F03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Pr="00042BE1" w:rsidR="00205C66" w:rsidTr="5CA15B94" w14:paraId="434BAA42" w14:textId="77777777">
        <w:trPr>
          <w:trHeight w:val="227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6BEF99AD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67778E" w:rsidP="00205C66" w:rsidRDefault="0067778E" w14:paraId="2AE0C0C6" w14:textId="61E76E1E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Pr="008A0879" w:rsidR="00205C66" w:rsidP="00205C66" w:rsidRDefault="0067778E" w14:paraId="0B5039DC" w14:textId="39BCF9FC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67778E">
              <w:rPr>
                <w:rFonts w:cs="Arial"/>
                <w:bCs/>
                <w:sz w:val="16"/>
                <w:szCs w:val="16"/>
              </w:rPr>
              <w:t>Apoyar desde su perfil técnico y de sus conocimientos la formulación de estrategias conducentes a la incorporación de mejoras, controles, riesgos, actividades, listas de chequeo, entre otras, para el desarrollo de los roles de evaluación, verificación y asesorías propias de la gestión de la Oficina de Control interno.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205C66" w14:paraId="1FC85CCE" w14:textId="4ED59B9F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9D5715" w14:paraId="649D00EF" w14:textId="73BFFA5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X</w:t>
            </w: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="35E64C67" w:rsidP="35E64C67" w:rsidRDefault="35E64C67" w14:paraId="4CFDBDA9" w14:textId="28014347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35E64C67" w:rsidP="35E64C67" w:rsidRDefault="35E64C67" w14:paraId="3C765EB7" w14:textId="6ECD58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35E64C67" w:rsidP="35E64C67" w:rsidRDefault="35E64C67" w14:paraId="0AC90AF3" w14:textId="3F48651A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35E64C67" w:rsidP="35E64C67" w:rsidRDefault="35E64C67" w14:paraId="4A0825AE" w14:textId="6AD8A5CE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35E64C67"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="35E64C67" w:rsidP="35E64C67" w:rsidRDefault="35E64C67" w14:paraId="0D0D38F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35E64C67" w:rsidP="35E64C67" w:rsidRDefault="35E64C67" w14:paraId="78B651F0" w14:textId="45857C6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35E64C67" w:rsidP="35E64C67" w:rsidRDefault="35E64C67" w14:paraId="7D97B8CD" w14:textId="5CC5602D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35E64C67" w:rsidP="35E64C67" w:rsidRDefault="35E64C67" w14:paraId="1418CF0B" w14:textId="553BDBFD">
            <w:pPr>
              <w:jc w:val="center"/>
              <w:rPr>
                <w:rFonts w:cs="Arial"/>
                <w:sz w:val="16"/>
                <w:szCs w:val="16"/>
              </w:rPr>
            </w:pPr>
            <w:r w:rsidRPr="35E64C67"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</w:tr>
      <w:tr w:rsidRPr="00042BE1" w:rsidR="00205C66" w:rsidTr="5CA15B94" w14:paraId="4E2D0BA1" w14:textId="77777777">
        <w:trPr>
          <w:trHeight w:val="1186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20C1C8F9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5A6ABA" w:rsidP="00205C66" w:rsidRDefault="005A6ABA" w14:paraId="3D4BC066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67778E" w:rsidP="00205C66" w:rsidRDefault="0067778E" w14:paraId="6749DAE1" w14:textId="1E20ED89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="5AA0AB6E" w:rsidP="5AA0AB6E" w:rsidRDefault="5AA0AB6E" w14:paraId="7B8F714E" w14:textId="73337499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8E7303" w:rsidR="00205C66" w:rsidP="00205C66" w:rsidRDefault="0067778E" w14:paraId="175ED650" w14:textId="65EA827B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67778E">
              <w:rPr>
                <w:rFonts w:cs="Arial"/>
                <w:bCs/>
                <w:sz w:val="16"/>
                <w:szCs w:val="16"/>
              </w:rPr>
              <w:t>Emitir alertas preventivas en el marco del rol con enfoque hacia la prevención solicitadas por la Oficina de Control interno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205C66" w14:paraId="2C50761C" w14:textId="42BCDE85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042E4A" w14:paraId="25CFC8BF" w14:textId="62B1684F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x</w:t>
            </w: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Pr="000B790F" w:rsidR="00205C66" w:rsidP="00042E4A" w:rsidRDefault="00205C66" w14:paraId="6A8562CB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042E4A" w:rsidP="00042E4A" w:rsidRDefault="00042E4A" w14:paraId="704E40E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042E4A" w:rsidP="00042E4A" w:rsidRDefault="00042E4A" w14:paraId="4DA51A4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042E4A" w:rsidP="00042E4A" w:rsidRDefault="00042E4A" w14:paraId="19AE0D4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042E4A" w:rsidP="00042E4A" w:rsidRDefault="00042E4A" w14:paraId="407315A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Pr="000B790F" w:rsidR="00205C66" w:rsidP="00042E4A" w:rsidRDefault="00042E4A" w14:paraId="2F55002F" w14:textId="453FECF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="00042E4A" w:rsidP="00042E4A" w:rsidRDefault="00042E4A" w14:paraId="509AE57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042E4A" w:rsidP="00042E4A" w:rsidRDefault="00042E4A" w14:paraId="655E97F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042E4A" w:rsidP="00042E4A" w:rsidRDefault="00042E4A" w14:paraId="62DFA74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042E4A" w:rsidP="00042E4A" w:rsidRDefault="00042E4A" w14:paraId="5263EA5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042E4A" w:rsidP="00042E4A" w:rsidRDefault="00042E4A" w14:paraId="378DF01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05C66" w:rsidP="00042E4A" w:rsidRDefault="00042E4A" w14:paraId="6AF4D8C6" w14:textId="5E211E2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</w:tr>
      <w:tr w:rsidRPr="00042BE1" w:rsidR="00205C66" w:rsidTr="5CA15B94" w14:paraId="5AA29F00" w14:textId="77777777">
        <w:trPr>
          <w:trHeight w:val="1145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58CBDC1C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7778E" w:rsidP="00205C66" w:rsidRDefault="0067778E" w14:paraId="591FF31E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67778E" w:rsidP="00205C66" w:rsidRDefault="0067778E" w14:paraId="558935D1" w14:textId="73E6AD2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Pr="008E7303" w:rsidR="00205C66" w:rsidP="00205C66" w:rsidRDefault="0067778E" w14:paraId="0BE271F0" w14:textId="61189EB0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67778E">
              <w:rPr>
                <w:rFonts w:cs="Arial"/>
                <w:bCs/>
                <w:sz w:val="16"/>
                <w:szCs w:val="16"/>
              </w:rPr>
              <w:t>Realizar la construcción, ajustes, actualización de los procedimientos y demás compontes del Sistema Integrado de Calidad y Gestión de la Oficina Control Interno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205C66" w14:paraId="0939C3F5" w14:textId="05018E14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E45171" w14:paraId="081F3139" w14:textId="27B44F56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x</w:t>
            </w: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="0020452B" w:rsidP="009D5715" w:rsidRDefault="0020452B" w14:paraId="2E8F740B" w14:textId="77777777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  <w:p w:rsidR="0020452B" w:rsidP="009D5715" w:rsidRDefault="0020452B" w14:paraId="1577E99F" w14:textId="77777777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  <w:p w:rsidR="009D5715" w:rsidP="009D5715" w:rsidRDefault="0020452B" w14:paraId="4C7D2A1C" w14:textId="5F93A397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                            N/A</w:t>
            </w:r>
          </w:p>
          <w:p w:rsidRPr="000B790F" w:rsidR="009D5715" w:rsidP="009D5715" w:rsidRDefault="009D5715" w14:paraId="2FB0196C" w14:textId="33575960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312" w:type="dxa"/>
            <w:tcBorders>
              <w:top w:val="single" w:color="auto" w:sz="4" w:space="0"/>
            </w:tcBorders>
            <w:tcMar/>
            <w:vAlign w:val="center"/>
          </w:tcPr>
          <w:p w:rsidRPr="000B790F" w:rsidR="00EE7CCA" w:rsidP="0020452B" w:rsidRDefault="0020452B" w14:paraId="11CC032D" w14:textId="0C05F936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</w:tr>
      <w:tr w:rsidRPr="00042BE1" w:rsidR="00205C66" w:rsidTr="5CA15B94" w14:paraId="42942251" w14:textId="77777777">
        <w:trPr>
          <w:trHeight w:val="630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1156689C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8E68C6" w:rsidP="00205C66" w:rsidRDefault="008E68C6" w14:paraId="1682D879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8E68C6" w:rsidP="00205C66" w:rsidRDefault="008E68C6" w14:paraId="78710F8F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67778E" w:rsidP="00205C66" w:rsidRDefault="0067778E" w14:paraId="7C32CB1C" w14:textId="30A3012E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Pr="008E7303" w:rsidR="00205C66" w:rsidP="4310D58C" w:rsidRDefault="0DD48C3A" w14:paraId="43A6DE1E" w14:textId="781EDFE6">
            <w:pPr>
              <w:jc w:val="both"/>
              <w:rPr>
                <w:rFonts w:cs="Arial"/>
                <w:sz w:val="16"/>
                <w:szCs w:val="16"/>
              </w:rPr>
            </w:pPr>
            <w:r w:rsidRPr="104623A4">
              <w:rPr>
                <w:rFonts w:cs="Arial"/>
                <w:sz w:val="16"/>
                <w:szCs w:val="16"/>
              </w:rPr>
              <w:t>Apoyar la coordinación de auditorías de calidad que sean solicitadas y/o asignadas a la Oficina de Control Interno como su ejecución.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205C66" w14:paraId="73A402EE" w14:textId="000C5670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E45171" w14:paraId="76116316" w14:textId="4B546750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x</w:t>
            </w: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="00E45171" w:rsidP="00E45171" w:rsidRDefault="00E45171" w14:paraId="300302D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Pr="000B790F" w:rsidR="00205C66" w:rsidP="00E45171" w:rsidRDefault="00E45171" w14:paraId="1413424C" w14:textId="5DEB896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="001927C0" w:rsidP="00E45171" w:rsidRDefault="001927C0" w14:paraId="34113BF7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Pr="00EE7CCA" w:rsidR="00EE7CCA" w:rsidP="00E45171" w:rsidRDefault="00EE7CCA" w14:paraId="06B5D5EC" w14:textId="34E20964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Pr="000B790F" w:rsidR="00EE7CCA" w:rsidP="00E45171" w:rsidRDefault="00E45171" w14:paraId="41E32877" w14:textId="5231DCA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N/A</w:t>
            </w:r>
          </w:p>
        </w:tc>
      </w:tr>
      <w:tr w:rsidRPr="00042BE1" w:rsidR="00205C66" w:rsidTr="5CA15B94" w14:paraId="23585EF6" w14:textId="77777777">
        <w:trPr>
          <w:trHeight w:val="859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23CD519D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7778E" w:rsidP="00205C66" w:rsidRDefault="0067778E" w14:paraId="2C19F17A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7778E" w:rsidP="00205C66" w:rsidRDefault="0067778E" w14:paraId="2A3B0F42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7778E" w:rsidP="00205C66" w:rsidRDefault="0067778E" w14:paraId="4450A638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7778E" w:rsidP="00205C66" w:rsidRDefault="0067778E" w14:paraId="23805A7C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67778E" w:rsidP="00205C66" w:rsidRDefault="0067778E" w14:paraId="4AD5F051" w14:textId="65059DB7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Pr="008E7303" w:rsidR="00205C66" w:rsidP="00205C66" w:rsidRDefault="0067778E" w14:paraId="0C713ECD" w14:textId="27AB1A63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67778E">
              <w:rPr>
                <w:rFonts w:cs="Arial"/>
                <w:bCs/>
                <w:sz w:val="16"/>
                <w:szCs w:val="16"/>
              </w:rPr>
              <w:t>Cumplir con las disposiciones legales vigentes y de la Entidad sobre conservación documental, física o digital, aplicables a los documentos producidos o tratados en virtud de este contrato, contribuyendo al oportuno, formal y debido uso, producción, actualización o conservación de la información pública que sobre la ejecución del contrato y/o el objeto de la Oficina de Control Interno llegare a tener en su custodia conocimiento y/o a cargo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8E68C6" w14:paraId="6F82FD1C" w14:textId="3D2FC829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205C66" w14:paraId="0F3515AF" w14:textId="30112204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="009C085A" w:rsidP="00E20230" w:rsidRDefault="00E20230" w14:paraId="20365943" w14:textId="55FC4135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                   </w:t>
            </w:r>
          </w:p>
          <w:p w:rsidRPr="000B790F" w:rsidR="00205C66" w:rsidP="009D5715" w:rsidRDefault="009D5715" w14:paraId="028D8D74" w14:textId="4A15084A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9D5715">
              <w:rPr>
                <w:rFonts w:cs="Arial"/>
                <w:bCs/>
                <w:sz w:val="16"/>
                <w:szCs w:val="16"/>
              </w:rPr>
              <w:t>Se dio cumplimiento a la normatividad interna de la entidad en lo relacionado con las disposiciones para la conservación documental, garantizando el adecuado resguardo de los documentos recibidos o generados durante la prestación del servicio.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="009C085A" w:rsidP="00E20230" w:rsidRDefault="00E20230" w14:paraId="3BABA053" w14:textId="61205C36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             </w:t>
            </w:r>
          </w:p>
          <w:p w:rsidR="008E68C6" w:rsidP="008E68C6" w:rsidRDefault="008E68C6" w14:paraId="6D7CA008" w14:textId="77777777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Esto se puede evidenciar en los documentos elaborados y recibidos, todos gestionados a través de los canales institucionales dispuestos por el ICETEX para tal fin.</w:t>
            </w:r>
          </w:p>
          <w:p w:rsidR="009C085A" w:rsidP="00E20230" w:rsidRDefault="009C085A" w14:paraId="24FBF138" w14:textId="77777777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  <w:p w:rsidR="009C085A" w:rsidP="00E20230" w:rsidRDefault="009C085A" w14:paraId="72665FA0" w14:textId="77777777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  <w:p w:rsidR="009C085A" w:rsidP="00E20230" w:rsidRDefault="009C085A" w14:paraId="379E8583" w14:textId="77777777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  <w:p w:rsidRPr="000B790F" w:rsidR="00205C66" w:rsidP="008E68C6" w:rsidRDefault="00205C66" w14:paraId="0B785B6F" w14:textId="7846BB3C">
            <w:pPr>
              <w:rPr>
                <w:rFonts w:cs="Arial"/>
                <w:bCs/>
                <w:sz w:val="16"/>
                <w:szCs w:val="16"/>
              </w:rPr>
            </w:pPr>
          </w:p>
        </w:tc>
      </w:tr>
      <w:tr w:rsidRPr="00042BE1" w:rsidR="00205C66" w:rsidTr="5CA15B94" w14:paraId="5BA6FC48" w14:textId="77777777">
        <w:trPr>
          <w:trHeight w:val="227"/>
        </w:trPr>
        <w:tc>
          <w:tcPr>
            <w:tcW w:w="465" w:type="dxa"/>
            <w:tcBorders>
              <w:top w:val="single" w:color="auto" w:sz="4" w:space="0"/>
            </w:tcBorders>
            <w:tcMar/>
          </w:tcPr>
          <w:p w:rsidR="00205C66" w:rsidP="00205C66" w:rsidRDefault="00205C66" w14:paraId="61B17F9A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7778E" w:rsidP="00205C66" w:rsidRDefault="0067778E" w14:paraId="4F6B5F53" w14:textId="77777777">
            <w:pPr>
              <w:jc w:val="both"/>
              <w:rPr>
                <w:rFonts w:cs="Arial"/>
                <w:sz w:val="16"/>
                <w:szCs w:val="16"/>
              </w:rPr>
            </w:pPr>
          </w:p>
          <w:p w:rsidRPr="00042BE1" w:rsidR="0067778E" w:rsidP="00205C66" w:rsidRDefault="0067778E" w14:paraId="725DEF0E" w14:textId="373B6BD7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891" w:type="dxa"/>
            <w:tcBorders>
              <w:top w:val="single" w:color="auto" w:sz="4" w:space="0"/>
            </w:tcBorders>
            <w:tcMar/>
          </w:tcPr>
          <w:p w:rsidRPr="00523E8B" w:rsidR="00205C66" w:rsidP="00AE337E" w:rsidRDefault="0067778E" w14:paraId="18A8E9D1" w14:textId="4058DB0E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67778E">
              <w:rPr>
                <w:rFonts w:cs="Arial"/>
                <w:bCs/>
                <w:sz w:val="16"/>
                <w:szCs w:val="16"/>
              </w:rPr>
              <w:t>Las demás inherentes a la naturaleza del objeto contractual e indicadas por el Supervisor del Contrato, con el fin de cumplir con los roles señalados por la Ley para las Oficinas de Control Interno</w:t>
            </w:r>
          </w:p>
        </w:tc>
        <w:tc>
          <w:tcPr>
            <w:tcW w:w="656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A2088B" w14:paraId="231EC8F9" w14:textId="3B46C1EC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</w:tcBorders>
            <w:tcMar/>
            <w:vAlign w:val="center"/>
          </w:tcPr>
          <w:p w:rsidR="00205C66" w:rsidP="00205C66" w:rsidRDefault="00205C66" w14:paraId="6F10CE53" w14:textId="5C54C642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color="auto" w:sz="4" w:space="0"/>
            </w:tcBorders>
            <w:tcMar/>
          </w:tcPr>
          <w:p w:rsidRPr="000B790F" w:rsidR="00205C66" w:rsidP="001927C0" w:rsidRDefault="00205C66" w14:paraId="3DFF2EFE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Pr="000B790F" w:rsidR="00205C66" w:rsidP="0EC98DCC" w:rsidRDefault="00A2088B" w14:paraId="72C82622" w14:textId="2B6BC01D">
            <w:pPr>
              <w:rPr>
                <w:rFonts w:cs="Arial"/>
                <w:sz w:val="16"/>
                <w:szCs w:val="16"/>
              </w:rPr>
            </w:pPr>
            <w:r w:rsidRPr="0EC98DCC">
              <w:rPr>
                <w:rFonts w:cs="Arial"/>
                <w:sz w:val="16"/>
                <w:szCs w:val="16"/>
              </w:rPr>
              <w:t>Se asistió a la capacitación de SST</w:t>
            </w:r>
          </w:p>
        </w:tc>
        <w:tc>
          <w:tcPr>
            <w:tcW w:w="2312" w:type="dxa"/>
            <w:tcBorders>
              <w:top w:val="single" w:color="auto" w:sz="4" w:space="0"/>
            </w:tcBorders>
            <w:tcMar/>
          </w:tcPr>
          <w:p w:rsidRPr="000B790F" w:rsidR="00205C66" w:rsidP="001927C0" w:rsidRDefault="00205C66" w14:paraId="5912D568" w14:textId="7777777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Pr="00A2088B" w:rsidR="00205C66" w:rsidP="00A2088B" w:rsidRDefault="00A2088B" w14:paraId="036BDA6B" w14:textId="2442FEBD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Capture de la evaluación realizada. </w:t>
            </w:r>
          </w:p>
        </w:tc>
      </w:tr>
    </w:tbl>
    <w:p w:rsidR="00CB4B8C" w:rsidP="00F145CD" w:rsidRDefault="00CB4B8C" w14:paraId="262C31FD" w14:textId="10782909">
      <w:pPr>
        <w:jc w:val="both"/>
        <w:rPr>
          <w:rFonts w:cs="Arial"/>
          <w:b/>
          <w:sz w:val="16"/>
          <w:szCs w:val="16"/>
        </w:rPr>
      </w:pPr>
    </w:p>
    <w:p w:rsidRPr="00042BE1" w:rsidR="002229EE" w:rsidP="00F145CD" w:rsidRDefault="002229EE" w14:paraId="2FD966FE" w14:textId="28E48E74">
      <w:pPr>
        <w:jc w:val="both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 xml:space="preserve"> </w:t>
      </w:r>
    </w:p>
    <w:p w:rsidRPr="00AA4794" w:rsidR="002D3D7B" w:rsidP="0EC98DCC" w:rsidRDefault="002D3D7B" w14:paraId="0BE5594C" w14:textId="5FB5DC0B">
      <w:pPr>
        <w:jc w:val="both"/>
        <w:rPr>
          <w:rFonts w:cs="Arial"/>
        </w:rPr>
      </w:pPr>
      <w:r w:rsidRPr="0EC98DCC">
        <w:rPr>
          <w:rFonts w:cs="Arial"/>
          <w:b/>
          <w:bCs/>
        </w:rPr>
        <w:t xml:space="preserve">Persona jurídica: </w:t>
      </w:r>
      <w:r w:rsidRPr="0EC98DCC">
        <w:rPr>
          <w:rFonts w:cs="Arial"/>
        </w:rPr>
        <w:t xml:space="preserve">Adjunta Informe de actividades y soportes: </w:t>
      </w:r>
      <w:proofErr w:type="gramStart"/>
      <w:r w:rsidRPr="0EC98DCC">
        <w:rPr>
          <w:rFonts w:cs="Arial"/>
        </w:rPr>
        <w:t>SI</w:t>
      </w:r>
      <w:r w:rsidRPr="0EC98DCC" w:rsidR="005A12EC">
        <w:rPr>
          <w:rFonts w:cs="Arial"/>
        </w:rPr>
        <w:t xml:space="preserve">  </w:t>
      </w:r>
      <w:r w:rsidR="00AE1A4F">
        <w:rPr>
          <w:rFonts w:cs="Arial"/>
        </w:rPr>
        <w:t>x</w:t>
      </w:r>
      <w:proofErr w:type="gramEnd"/>
      <w:r w:rsidRPr="0EC98DCC">
        <w:rPr>
          <w:rFonts w:cs="Arial"/>
        </w:rPr>
        <w:t xml:space="preserve">    NO </w:t>
      </w:r>
      <w:sdt>
        <w:sdtPr>
          <w:rPr>
            <w:rFonts w:cs="Arial"/>
          </w:rPr>
          <w:id w:val="16093127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EC98DCC" w:rsidR="00C7407D">
            <w:rPr>
              <w:rFonts w:ascii="MS Gothic" w:hAnsi="MS Gothic" w:eastAsia="MS Gothic" w:cs="Arial"/>
            </w:rPr>
            <w:t>☐</w:t>
          </w:r>
        </w:sdtContent>
      </w:sdt>
    </w:p>
    <w:p w:rsidR="00A12D6C" w:rsidP="5F48461A" w:rsidRDefault="00A12D6C" w14:paraId="6A23DFE9" w14:textId="77777777">
      <w:pPr>
        <w:jc w:val="both"/>
        <w:rPr>
          <w:rFonts w:cs="Arial"/>
          <w:b/>
          <w:bCs/>
          <w:sz w:val="16"/>
          <w:szCs w:val="16"/>
        </w:rPr>
      </w:pPr>
    </w:p>
    <w:p w:rsidR="5F48461A" w:rsidP="5F48461A" w:rsidRDefault="5F48461A" w14:paraId="36D78839" w14:textId="2E352D2F">
      <w:pPr>
        <w:jc w:val="both"/>
        <w:rPr>
          <w:rFonts w:cs="Arial"/>
          <w:b/>
          <w:bCs/>
          <w:sz w:val="16"/>
          <w:szCs w:val="16"/>
        </w:rPr>
      </w:pPr>
    </w:p>
    <w:p w:rsidRPr="00042BE1" w:rsidR="00AA4794" w:rsidP="00F145CD" w:rsidRDefault="00AA4794" w14:paraId="7F257F64" w14:textId="77777777">
      <w:pPr>
        <w:jc w:val="both"/>
        <w:rPr>
          <w:rFonts w:cs="Arial"/>
          <w:b/>
          <w:sz w:val="16"/>
          <w:szCs w:val="16"/>
        </w:rPr>
      </w:pPr>
    </w:p>
    <w:p w:rsidRPr="00042BE1" w:rsidR="00A12D6C" w:rsidP="5F48461A" w:rsidRDefault="00A12D6C" w14:paraId="7D51CF33" w14:textId="72A6DB0D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0"/>
        </w:pBdr>
        <w:jc w:val="both"/>
        <w:rPr>
          <w:rFonts w:cs="Arial"/>
          <w:b/>
          <w:bCs/>
          <w:sz w:val="16"/>
          <w:szCs w:val="16"/>
        </w:rPr>
      </w:pPr>
      <w:r w:rsidRPr="5F48461A">
        <w:rPr>
          <w:rFonts w:cs="Arial"/>
          <w:b/>
          <w:bCs/>
          <w:sz w:val="16"/>
          <w:szCs w:val="16"/>
        </w:rPr>
        <w:t>OBSERVACIONES: (SI A ELLO HUBIERE LUGAR)</w:t>
      </w:r>
    </w:p>
    <w:p w:rsidRPr="00042BE1" w:rsidR="00A12D6C" w:rsidP="5F48461A" w:rsidRDefault="00A12D6C" w14:paraId="2749EE5F" w14:textId="2FE11CAA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0"/>
        </w:pBdr>
        <w:jc w:val="both"/>
        <w:rPr>
          <w:rFonts w:cs="Arial"/>
          <w:b/>
          <w:bCs/>
          <w:sz w:val="16"/>
          <w:szCs w:val="16"/>
        </w:rPr>
      </w:pPr>
    </w:p>
    <w:p w:rsidR="5F48461A" w:rsidP="5F48461A" w:rsidRDefault="5F48461A" w14:paraId="7529E9EA" w14:textId="37C8294B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0"/>
        </w:pBdr>
        <w:jc w:val="both"/>
        <w:rPr>
          <w:rFonts w:cs="Arial"/>
          <w:b/>
          <w:bCs/>
          <w:sz w:val="16"/>
          <w:szCs w:val="16"/>
        </w:rPr>
      </w:pPr>
    </w:p>
    <w:p w:rsidR="5F48461A" w:rsidP="5F48461A" w:rsidRDefault="5F48461A" w14:paraId="4D68883E" w14:textId="41C71E94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0"/>
        </w:pBdr>
        <w:jc w:val="both"/>
        <w:rPr>
          <w:rFonts w:cs="Arial"/>
          <w:b/>
          <w:bCs/>
          <w:sz w:val="16"/>
          <w:szCs w:val="16"/>
        </w:rPr>
      </w:pPr>
    </w:p>
    <w:p w:rsidR="5F48461A" w:rsidP="5F48461A" w:rsidRDefault="5F48461A" w14:paraId="794F0356" w14:textId="6BFA6201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0"/>
        </w:pBdr>
        <w:jc w:val="both"/>
        <w:rPr>
          <w:rFonts w:cs="Arial"/>
          <w:b/>
          <w:bCs/>
          <w:sz w:val="16"/>
          <w:szCs w:val="16"/>
        </w:rPr>
      </w:pPr>
    </w:p>
    <w:p w:rsidR="00C905DF" w:rsidP="00AA4417" w:rsidRDefault="00C905DF" w14:paraId="1E66D393" w14:textId="04F14696">
      <w:pPr>
        <w:jc w:val="both"/>
        <w:rPr>
          <w:rFonts w:cs="Arial"/>
          <w:b/>
          <w:sz w:val="16"/>
          <w:szCs w:val="16"/>
        </w:rPr>
      </w:pPr>
    </w:p>
    <w:p w:rsidR="00C905DF" w:rsidP="00AA4417" w:rsidRDefault="00C905DF" w14:paraId="55A8525D" w14:textId="34994FE5">
      <w:pPr>
        <w:jc w:val="both"/>
        <w:rPr>
          <w:rFonts w:cs="Arial"/>
          <w:b/>
          <w:sz w:val="16"/>
          <w:szCs w:val="16"/>
        </w:rPr>
      </w:pPr>
    </w:p>
    <w:p w:rsidR="00B4189E" w:rsidP="00542F87" w:rsidRDefault="00B4189E" w14:paraId="573165FF" w14:textId="7A8BEFE5">
      <w:pPr>
        <w:pStyle w:val="Prrafodelista"/>
        <w:numPr>
          <w:ilvl w:val="0"/>
          <w:numId w:val="52"/>
        </w:numPr>
        <w:jc w:val="both"/>
        <w:rPr>
          <w:rFonts w:cs="Arial"/>
          <w:b/>
          <w:sz w:val="18"/>
          <w:szCs w:val="18"/>
        </w:rPr>
      </w:pPr>
      <w:r w:rsidRPr="00B35568">
        <w:rPr>
          <w:rFonts w:cs="Arial"/>
          <w:b/>
          <w:sz w:val="18"/>
          <w:szCs w:val="18"/>
        </w:rPr>
        <w:t>PRODUCTOS ENTREGABLE</w:t>
      </w:r>
      <w:r w:rsidRPr="00B35568" w:rsidR="00AB46B7">
        <w:rPr>
          <w:rFonts w:cs="Arial"/>
          <w:b/>
          <w:sz w:val="18"/>
          <w:szCs w:val="18"/>
        </w:rPr>
        <w:t>S</w:t>
      </w:r>
    </w:p>
    <w:p w:rsidRPr="00042BE1" w:rsidR="00B4189E" w:rsidP="5F48461A" w:rsidRDefault="00B4189E" w14:paraId="1D22CA78" w14:textId="794AE2C0">
      <w:pPr>
        <w:jc w:val="both"/>
        <w:rPr>
          <w:rFonts w:cs="Arial"/>
          <w:b/>
          <w:bCs/>
          <w:sz w:val="18"/>
          <w:szCs w:val="18"/>
        </w:rPr>
      </w:pPr>
    </w:p>
    <w:p w:rsidR="5F48461A" w:rsidP="5F48461A" w:rsidRDefault="5F48461A" w14:paraId="7B08A35C" w14:textId="64BEDE2D">
      <w:pPr>
        <w:jc w:val="both"/>
        <w:rPr>
          <w:rFonts w:cs="Arial"/>
          <w:b/>
          <w:bCs/>
          <w:sz w:val="18"/>
          <w:szCs w:val="18"/>
        </w:rPr>
      </w:pPr>
    </w:p>
    <w:p w:rsidR="5F48461A" w:rsidP="5F48461A" w:rsidRDefault="5F48461A" w14:paraId="3A30A8A3" w14:textId="47E8CB73">
      <w:pPr>
        <w:jc w:val="both"/>
        <w:rPr>
          <w:rFonts w:cs="Arial"/>
          <w:b/>
          <w:bCs/>
          <w:sz w:val="18"/>
          <w:szCs w:val="18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44"/>
        <w:gridCol w:w="7626"/>
        <w:gridCol w:w="562"/>
        <w:gridCol w:w="562"/>
      </w:tblGrid>
      <w:tr w:rsidRPr="00042BE1" w:rsidR="00545CD6" w:rsidTr="47B25563" w14:paraId="64393FF0" w14:textId="77777777">
        <w:trPr>
          <w:cantSplit/>
          <w:trHeight w:val="1365"/>
          <w:jc w:val="center"/>
        </w:trPr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:rsidRPr="00042BE1" w:rsidR="00545CD6" w:rsidRDefault="00545CD6" w14:paraId="25278F61" w14:textId="77777777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NÚMERO DE PRODUCTO</w:t>
            </w:r>
          </w:p>
          <w:p w:rsidRPr="00042BE1" w:rsidR="00545CD6" w:rsidRDefault="00545CD6" w14:paraId="79B4551A" w14:textId="77777777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42BE1" w:rsidR="00545CD6" w:rsidRDefault="00545CD6" w14:paraId="1631B09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ENTREGABLES</w:t>
            </w:r>
          </w:p>
          <w:p w:rsidRPr="00042BE1" w:rsidR="00545CD6" w:rsidRDefault="00545CD6" w14:paraId="0B51861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(Relacionar los entregables relacionados en el Contrato)</w:t>
            </w: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  <w:hideMark/>
          </w:tcPr>
          <w:p w:rsidRPr="00042BE1" w:rsidR="00545CD6" w:rsidRDefault="00545CD6" w14:paraId="5191573A" w14:textId="77777777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ENTREGADO</w:t>
            </w: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  <w:hideMark/>
          </w:tcPr>
          <w:p w:rsidRPr="00042BE1" w:rsidR="00545CD6" w:rsidRDefault="00545CD6" w14:paraId="4FCC1B1E" w14:textId="77777777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NO ENTREGADO</w:t>
            </w:r>
          </w:p>
        </w:tc>
      </w:tr>
      <w:tr w:rsidRPr="00042BE1" w:rsidR="00545CD6" w:rsidTr="47B25563" w14:paraId="77F0F5C1" w14:textId="77777777">
        <w:trPr>
          <w:trHeight w:val="222"/>
          <w:jc w:val="center"/>
        </w:trPr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42BE1" w:rsidR="00545CD6" w:rsidRDefault="001927C0" w14:paraId="0356C590" w14:textId="65FCF2C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4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27C0" w:rsidP="001927C0" w:rsidRDefault="001927C0" w14:paraId="33FB666F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Papel de trabajo</w:t>
            </w:r>
          </w:p>
          <w:p w:rsidRPr="00042BE1" w:rsidR="00545CD6" w:rsidRDefault="00545CD6" w14:paraId="32E5E3F4" w14:textId="77CB3955">
            <w:pPr>
              <w:jc w:val="both"/>
              <w:rPr>
                <w:rFonts w:eastAsia="Batang" w:cs="Arial"/>
                <w:noProof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45CD6" w:rsidP="001927C0" w:rsidRDefault="00545CD6" w14:paraId="317A59F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  <w:p w:rsidRPr="00042BE1" w:rsidR="001927C0" w:rsidP="001927C0" w:rsidRDefault="001927C0" w14:paraId="3866DBC9" w14:textId="3DD99F1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2BE1" w:rsidR="00545CD6" w:rsidRDefault="00545CD6" w14:paraId="5D0A872F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042BE1" w:rsidR="001927C0" w:rsidTr="47B25563" w14:paraId="0E58C00F" w14:textId="77777777">
        <w:trPr>
          <w:trHeight w:val="222"/>
          <w:jc w:val="center"/>
        </w:trPr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27C0" w:rsidP="001927C0" w:rsidRDefault="001927C0" w14:paraId="234EDA02" w14:textId="3ED6F40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4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27C0" w:rsidP="001927C0" w:rsidRDefault="001927C0" w14:paraId="551C02AE" w14:textId="38268338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Correos remitidos a las áreas</w:t>
            </w:r>
          </w:p>
          <w:p w:rsidR="001927C0" w:rsidP="001927C0" w:rsidRDefault="001927C0" w14:paraId="230E417D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2BE1" w:rsidR="001927C0" w:rsidP="001927C0" w:rsidRDefault="001927C0" w14:paraId="74F32C2D" w14:textId="5BC5144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2BE1" w:rsidR="001927C0" w:rsidP="001927C0" w:rsidRDefault="001927C0" w14:paraId="2FF2BD6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Pr="00042BE1" w:rsidR="001927C0" w:rsidTr="47B25563" w14:paraId="6D297CE9" w14:textId="77777777">
        <w:trPr>
          <w:trHeight w:val="222"/>
          <w:jc w:val="center"/>
        </w:trPr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27C0" w:rsidP="001927C0" w:rsidRDefault="001927C0" w14:paraId="594CDC4D" w14:textId="575D146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4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27C0" w:rsidP="001927C0" w:rsidRDefault="001927C0" w14:paraId="5F6B786B" w14:textId="3884DAA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Respuestas- Matriz de seguimiento</w:t>
            </w:r>
          </w:p>
          <w:p w:rsidR="001927C0" w:rsidP="001927C0" w:rsidRDefault="001927C0" w14:paraId="74AC568D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2BE1" w:rsidR="001927C0" w:rsidP="001927C0" w:rsidRDefault="001927C0" w14:paraId="12816499" w14:textId="32A8D3C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X</w:t>
            </w: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2BE1" w:rsidR="001927C0" w:rsidP="001927C0" w:rsidRDefault="001927C0" w14:paraId="08FD015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Pr="00042BE1" w:rsidR="001927C0" w:rsidTr="47B25563" w14:paraId="2008127A" w14:textId="77777777">
        <w:trPr>
          <w:trHeight w:val="222"/>
          <w:jc w:val="center"/>
        </w:trPr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27C0" w:rsidP="001927C0" w:rsidRDefault="001927C0" w14:paraId="5218A574" w14:textId="4EA4A1F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4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27C0" w:rsidP="001927C0" w:rsidRDefault="001927C0" w14:paraId="48C38C07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 efectuaron todas las reuniones de manera presencial con el jefe del área</w:t>
            </w:r>
          </w:p>
          <w:p w:rsidR="001927C0" w:rsidP="001927C0" w:rsidRDefault="001927C0" w14:paraId="16902C3C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2BE1" w:rsidR="001927C0" w:rsidP="001927C0" w:rsidRDefault="001927C0" w14:paraId="33FDAC26" w14:textId="11D1FC5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2BE1" w:rsidR="001927C0" w:rsidP="001927C0" w:rsidRDefault="001927C0" w14:paraId="25C20A0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Pr="00042BE1" w:rsidR="001927C0" w:rsidTr="47B25563" w14:paraId="1E29B951" w14:textId="77777777">
        <w:trPr>
          <w:trHeight w:val="222"/>
          <w:jc w:val="center"/>
        </w:trPr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27C0" w:rsidP="001927C0" w:rsidRDefault="001927C0" w14:paraId="2468F5BF" w14:textId="41B720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4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27C0" w:rsidP="001927C0" w:rsidRDefault="001927C0" w14:paraId="256CD7BE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Cuadro de Excel actividades contratista</w:t>
            </w:r>
          </w:p>
          <w:p w:rsidR="001927C0" w:rsidP="001927C0" w:rsidRDefault="001927C0" w14:paraId="69A87248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2BE1" w:rsidR="001927C0" w:rsidP="001927C0" w:rsidRDefault="001927C0" w14:paraId="7E352272" w14:textId="3FC9AD0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2BE1" w:rsidR="001927C0" w:rsidP="001927C0" w:rsidRDefault="001927C0" w14:paraId="57777E0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13B936AC" w:rsidTr="47B25563" w14:paraId="781F810D" w14:textId="77777777">
        <w:trPr>
          <w:trHeight w:val="300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2DD3E8C6" w:rsidP="13B936AC" w:rsidRDefault="2DD3E8C6" w14:paraId="02D3FAAE" w14:textId="00CBCAA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13B936A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0230" w:rsidR="13B936AC" w:rsidP="47B25563" w:rsidRDefault="6A890BDC" w14:paraId="259F10B2" w14:textId="3EE8507D">
            <w:pPr>
              <w:jc w:val="center"/>
              <w:rPr>
                <w:rFonts w:eastAsia="Calibri" w:cs="Arial"/>
                <w:color w:val="000000" w:themeColor="text1"/>
                <w:sz w:val="16"/>
                <w:szCs w:val="16"/>
              </w:rPr>
            </w:pPr>
            <w:r w:rsidRPr="00E20230">
              <w:rPr>
                <w:rFonts w:eastAsia="Calibri" w:cs="Arial"/>
                <w:color w:val="000000" w:themeColor="text1"/>
                <w:sz w:val="16"/>
                <w:szCs w:val="16"/>
              </w:rPr>
              <w:t>Informe plan de mejoramiento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BA599DB" w:rsidP="13B936AC" w:rsidRDefault="0BA599DB" w14:paraId="2AC4B6A5" w14:textId="73E7CB51">
            <w:pPr>
              <w:jc w:val="center"/>
              <w:rPr>
                <w:rFonts w:cs="Arial"/>
                <w:sz w:val="16"/>
                <w:szCs w:val="16"/>
              </w:rPr>
            </w:pPr>
            <w:r w:rsidRPr="13B936AC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13B936AC" w:rsidP="13B936AC" w:rsidRDefault="13B936AC" w14:paraId="3F294638" w14:textId="79C5CC0A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Pr="00042BE1" w:rsidR="00F145CD" w:rsidP="001927C0" w:rsidRDefault="00F145CD" w14:paraId="3A54A5D1" w14:textId="34EAD1C6">
      <w:pPr>
        <w:jc w:val="center"/>
        <w:rPr>
          <w:rFonts w:cs="Arial"/>
          <w:b/>
          <w:sz w:val="16"/>
          <w:szCs w:val="16"/>
        </w:rPr>
      </w:pPr>
    </w:p>
    <w:p w:rsidRPr="00042BE1" w:rsidR="006D37D1" w:rsidP="00AA4417" w:rsidRDefault="006D37D1" w14:paraId="2F7E691B" w14:textId="77777777">
      <w:pPr>
        <w:jc w:val="both"/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394"/>
      </w:tblGrid>
      <w:tr w:rsidRPr="00042BE1" w:rsidR="00F145CD" w:rsidTr="5F48461A" w14:paraId="4A2391C1" w14:textId="77777777">
        <w:trPr>
          <w:trHeight w:val="192"/>
        </w:trPr>
        <w:tc>
          <w:tcPr>
            <w:tcW w:w="5000" w:type="pct"/>
          </w:tcPr>
          <w:p w:rsidRPr="00042BE1" w:rsidR="00F145CD" w:rsidP="009030A2" w:rsidRDefault="00F145CD" w14:paraId="5C6A15F2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OBSERVACIONES: (SI A ELLO HUBIERE LUGAR</w:t>
            </w:r>
            <w:r w:rsidRPr="00042BE1" w:rsidR="003124DF">
              <w:rPr>
                <w:rFonts w:cs="Arial"/>
                <w:b/>
                <w:sz w:val="16"/>
                <w:szCs w:val="16"/>
              </w:rPr>
              <w:t>)</w:t>
            </w:r>
          </w:p>
          <w:p w:rsidRPr="00042BE1" w:rsidR="00F145CD" w:rsidP="009030A2" w:rsidRDefault="00F145CD" w14:paraId="6CD8C8A4" w14:textId="77777777">
            <w:pPr>
              <w:rPr>
                <w:rFonts w:cs="Arial"/>
                <w:b/>
                <w:sz w:val="16"/>
                <w:szCs w:val="16"/>
              </w:rPr>
            </w:pPr>
          </w:p>
          <w:p w:rsidRPr="00042BE1" w:rsidR="00F145CD" w:rsidP="5F48461A" w:rsidRDefault="00F145CD" w14:paraId="43E1D7E0" w14:textId="223BCEB2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:rsidR="00F52E74" w:rsidP="5F48461A" w:rsidRDefault="00F52E74" w14:paraId="6526A9BD" w14:textId="137CDB6C">
      <w:pPr>
        <w:jc w:val="both"/>
        <w:rPr>
          <w:rFonts w:cs="Arial"/>
          <w:b/>
          <w:bCs/>
          <w:sz w:val="16"/>
          <w:szCs w:val="16"/>
        </w:rPr>
      </w:pPr>
    </w:p>
    <w:p w:rsidRPr="0040076F" w:rsidR="005D5DBE" w:rsidP="00542F87" w:rsidRDefault="0040076F" w14:paraId="5488E1A3" w14:textId="392DFDC8">
      <w:pPr>
        <w:pStyle w:val="Prrafodelista"/>
        <w:numPr>
          <w:ilvl w:val="0"/>
          <w:numId w:val="52"/>
        </w:numPr>
        <w:jc w:val="both"/>
        <w:rPr>
          <w:rFonts w:cs="Arial"/>
          <w:b/>
          <w:sz w:val="16"/>
          <w:szCs w:val="16"/>
        </w:rPr>
      </w:pPr>
      <w:r w:rsidRPr="0040076F">
        <w:rPr>
          <w:rFonts w:cs="Arial"/>
          <w:b/>
          <w:sz w:val="18"/>
          <w:szCs w:val="18"/>
        </w:rPr>
        <w:t>REPORTE DE DATOS GENERALES Y POSIBLES CONFLICTOS DE INTERÉS CONTRATISTAS (DILIGENCIAR SOLO PERSONA NATURAL)</w:t>
      </w:r>
    </w:p>
    <w:p w:rsidR="003B1374" w:rsidP="003B1374" w:rsidRDefault="003B1374" w14:paraId="7EACA855" w14:textId="77777777">
      <w:pPr>
        <w:ind w:left="360"/>
        <w:jc w:val="both"/>
        <w:rPr>
          <w:rFonts w:cs="Arial"/>
          <w:b/>
          <w:sz w:val="16"/>
          <w:szCs w:val="16"/>
        </w:rPr>
      </w:pPr>
    </w:p>
    <w:p w:rsidR="00F52E74" w:rsidP="003B1374" w:rsidRDefault="00F52E74" w14:paraId="7621FACD" w14:textId="77777777">
      <w:pPr>
        <w:ind w:left="360"/>
        <w:jc w:val="both"/>
        <w:rPr>
          <w:rFonts w:cs="Arial"/>
          <w:b/>
          <w:sz w:val="16"/>
          <w:szCs w:val="16"/>
        </w:rPr>
      </w:pPr>
    </w:p>
    <w:p w:rsidRPr="005B24DF" w:rsidR="003B1374" w:rsidP="003B1374" w:rsidRDefault="003B1374" w14:paraId="698CF573" w14:textId="78980B7C">
      <w:pPr>
        <w:pStyle w:val="Prrafodelista"/>
        <w:tabs>
          <w:tab w:val="left" w:pos="1701"/>
        </w:tabs>
        <w:ind w:left="0"/>
        <w:jc w:val="both"/>
        <w:rPr>
          <w:rFonts w:cs="Arial"/>
        </w:rPr>
      </w:pPr>
      <w:r w:rsidRPr="005B24DF">
        <w:rPr>
          <w:rFonts w:cs="Arial"/>
        </w:rPr>
        <w:t xml:space="preserve">En mi calidad de CONTRATISTA, actuando en nombre propio o en calidad de Representante Legal, mediante el presente documento declaro bajo la gravedad de juramento que la información que consigno a la fecha en la que suscribo este documento y relaciono a continuación es real y autorizo para que el Instituto de Crédito Educativo y Estudios en el Exterior “Mariano Ospina Pérez” – ICETEX, bajo cualquier medio legal corrobore la veracidad de </w:t>
      </w:r>
      <w:proofErr w:type="gramStart"/>
      <w:r w:rsidRPr="005B24DF">
        <w:rPr>
          <w:rFonts w:cs="Arial"/>
        </w:rPr>
        <w:t>la misma</w:t>
      </w:r>
      <w:proofErr w:type="gramEnd"/>
      <w:r w:rsidRPr="005B24DF">
        <w:rPr>
          <w:rFonts w:cs="Arial"/>
        </w:rPr>
        <w:t>:</w:t>
      </w:r>
    </w:p>
    <w:p w:rsidRPr="003B1374" w:rsidR="003B1374" w:rsidP="003B1374" w:rsidRDefault="003B1374" w14:paraId="23DE165B" w14:textId="77777777">
      <w:pPr>
        <w:ind w:left="360"/>
        <w:jc w:val="both"/>
        <w:rPr>
          <w:rFonts w:cs="Arial"/>
          <w:b/>
          <w:sz w:val="16"/>
          <w:szCs w:val="16"/>
        </w:rPr>
      </w:pPr>
    </w:p>
    <w:tbl>
      <w:tblPr>
        <w:tblStyle w:val="Tablaconcuadrcula"/>
        <w:tblW w:w="8902" w:type="dxa"/>
        <w:jc w:val="center"/>
        <w:tblLayout w:type="fixed"/>
        <w:tblLook w:val="04A0" w:firstRow="1" w:lastRow="0" w:firstColumn="1" w:lastColumn="0" w:noHBand="0" w:noVBand="1"/>
      </w:tblPr>
      <w:tblGrid>
        <w:gridCol w:w="1557"/>
        <w:gridCol w:w="423"/>
        <w:gridCol w:w="710"/>
        <w:gridCol w:w="282"/>
        <w:gridCol w:w="285"/>
        <w:gridCol w:w="562"/>
        <w:gridCol w:w="259"/>
        <w:gridCol w:w="313"/>
        <w:gridCol w:w="991"/>
        <w:gridCol w:w="413"/>
        <w:gridCol w:w="12"/>
        <w:gridCol w:w="284"/>
        <w:gridCol w:w="708"/>
        <w:gridCol w:w="852"/>
        <w:gridCol w:w="1251"/>
      </w:tblGrid>
      <w:tr w:rsidRPr="00BD2058" w:rsidR="005B24DF" w:rsidTr="00FA1CD4" w14:paraId="5763825A" w14:textId="77777777">
        <w:trPr>
          <w:jc w:val="center"/>
        </w:trPr>
        <w:tc>
          <w:tcPr>
            <w:tcW w:w="8902" w:type="dxa"/>
            <w:gridSpan w:val="15"/>
            <w:shd w:val="clear" w:color="auto" w:fill="A6A6A6" w:themeFill="background1" w:themeFillShade="A6"/>
            <w:vAlign w:val="center"/>
          </w:tcPr>
          <w:p w:rsidRPr="00431B44" w:rsidR="005B24DF" w:rsidP="00FA1CD4" w:rsidRDefault="005B24DF" w14:paraId="69C57698" w14:textId="77777777">
            <w:pPr>
              <w:wordWrap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05B2D">
              <w:rPr>
                <w:rFonts w:cs="Arial"/>
                <w:b/>
                <w:sz w:val="18"/>
                <w:szCs w:val="18"/>
              </w:rPr>
              <w:t>DATOS FAMILIARES</w:t>
            </w:r>
          </w:p>
        </w:tc>
      </w:tr>
      <w:tr w:rsidRPr="00BD2058" w:rsidR="005B24DF" w:rsidTr="00FA1CD4" w14:paraId="728D19C6" w14:textId="77777777">
        <w:trPr>
          <w:jc w:val="center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:rsidRPr="00EE15FD" w:rsidR="005B24DF" w:rsidP="00FA1CD4" w:rsidRDefault="005B24DF" w14:paraId="1F8CAE6F" w14:textId="77777777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E15FD">
              <w:rPr>
                <w:rFonts w:cs="Arial"/>
                <w:b/>
                <w:bCs/>
                <w:sz w:val="16"/>
                <w:szCs w:val="16"/>
              </w:rPr>
              <w:t>Estado Civil:</w:t>
            </w:r>
          </w:p>
        </w:tc>
        <w:tc>
          <w:tcPr>
            <w:tcW w:w="1277" w:type="dxa"/>
            <w:gridSpan w:val="3"/>
            <w:vAlign w:val="center"/>
          </w:tcPr>
          <w:p w:rsidRPr="00E03783" w:rsidR="005B24DF" w:rsidP="00FA1CD4" w:rsidRDefault="000B1640" w14:paraId="730C95D6" w14:textId="1A129C6D">
            <w:pPr>
              <w:wordWrap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Solter</w:t>
            </w:r>
            <w:r w:rsidR="009C085A">
              <w:rPr>
                <w:rFonts w:cs="Arial"/>
                <w:bCs/>
                <w:sz w:val="16"/>
                <w:szCs w:val="16"/>
              </w:rPr>
              <w:t>o</w:t>
            </w:r>
          </w:p>
        </w:tc>
        <w:tc>
          <w:tcPr>
            <w:tcW w:w="2550" w:type="dxa"/>
            <w:gridSpan w:val="6"/>
            <w:shd w:val="clear" w:color="auto" w:fill="D9D9D9" w:themeFill="background1" w:themeFillShade="D9"/>
            <w:vAlign w:val="center"/>
          </w:tcPr>
          <w:p w:rsidRPr="00BD2058" w:rsidR="005B24DF" w:rsidP="00FA1CD4" w:rsidRDefault="005B24DF" w14:paraId="44DD37D1" w14:textId="77777777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Nombre y 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pellidos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del c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ónyuge o </w:t>
            </w:r>
            <w:r>
              <w:rPr>
                <w:rFonts w:cs="Arial"/>
                <w:b/>
                <w:bCs/>
                <w:sz w:val="16"/>
                <w:szCs w:val="16"/>
              </w:rPr>
              <w:t>c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ompañero </w:t>
            </w:r>
            <w:r>
              <w:rPr>
                <w:rFonts w:cs="Arial"/>
                <w:b/>
                <w:bCs/>
                <w:sz w:val="16"/>
                <w:szCs w:val="16"/>
              </w:rPr>
              <w:t>p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ermanente</w:t>
            </w:r>
          </w:p>
        </w:tc>
        <w:tc>
          <w:tcPr>
            <w:tcW w:w="3095" w:type="dxa"/>
            <w:gridSpan w:val="4"/>
            <w:vAlign w:val="center"/>
          </w:tcPr>
          <w:p w:rsidRPr="00E03783" w:rsidR="005B24DF" w:rsidP="00FA1CD4" w:rsidRDefault="00C7407D" w14:paraId="75B3172D" w14:textId="5433B27D">
            <w:pPr>
              <w:wordWrap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N/A</w:t>
            </w:r>
          </w:p>
        </w:tc>
      </w:tr>
      <w:tr w:rsidRPr="00BD2058" w:rsidR="00C7407D" w:rsidTr="00FA1CD4" w14:paraId="45A492F5" w14:textId="77777777">
        <w:trPr>
          <w:trHeight w:val="279"/>
          <w:jc w:val="center"/>
        </w:trPr>
        <w:tc>
          <w:tcPr>
            <w:tcW w:w="1557" w:type="dxa"/>
            <w:shd w:val="clear" w:color="auto" w:fill="D9D9D9" w:themeFill="background1" w:themeFillShade="D9"/>
            <w:vAlign w:val="center"/>
          </w:tcPr>
          <w:p w:rsidRPr="007179D5" w:rsidR="00C7407D" w:rsidP="00C7407D" w:rsidRDefault="00C7407D" w14:paraId="2A22A7A8" w14:textId="77777777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No. </w:t>
            </w:r>
            <w:r>
              <w:rPr>
                <w:rFonts w:cs="Arial"/>
                <w:b/>
                <w:bCs/>
                <w:sz w:val="16"/>
                <w:szCs w:val="16"/>
              </w:rPr>
              <w:t>d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ocumento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de identificación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700" w:type="dxa"/>
            <w:gridSpan w:val="4"/>
            <w:vAlign w:val="center"/>
          </w:tcPr>
          <w:p w:rsidRPr="00BD2058" w:rsidR="00C7407D" w:rsidP="00C7407D" w:rsidRDefault="00C7407D" w14:paraId="0E86B313" w14:textId="4A653FA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134" w:type="dxa"/>
            <w:gridSpan w:val="3"/>
            <w:shd w:val="clear" w:color="auto" w:fill="D9D9D9" w:themeFill="background1" w:themeFillShade="D9"/>
            <w:vAlign w:val="center"/>
          </w:tcPr>
          <w:p w:rsidRPr="007179D5" w:rsidR="00C7407D" w:rsidP="00C7407D" w:rsidRDefault="00C7407D" w14:paraId="6090879D" w14:textId="77777777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Dirección:</w:t>
            </w:r>
          </w:p>
        </w:tc>
        <w:tc>
          <w:tcPr>
            <w:tcW w:w="2408" w:type="dxa"/>
            <w:gridSpan w:val="5"/>
            <w:vAlign w:val="center"/>
          </w:tcPr>
          <w:p w:rsidRPr="00BD2058" w:rsidR="00C7407D" w:rsidP="00C7407D" w:rsidRDefault="00C7407D" w14:paraId="23AF7637" w14:textId="3BEFE130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Pr="007179D5" w:rsidR="00C7407D" w:rsidP="00C7407D" w:rsidRDefault="00C7407D" w14:paraId="1D56F034" w14:textId="77777777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Ciudad:</w:t>
            </w:r>
          </w:p>
        </w:tc>
        <w:tc>
          <w:tcPr>
            <w:tcW w:w="1251" w:type="dxa"/>
            <w:vAlign w:val="center"/>
          </w:tcPr>
          <w:p w:rsidRPr="00BD2058" w:rsidR="00C7407D" w:rsidP="00C7407D" w:rsidRDefault="00C7407D" w14:paraId="2B49B4A9" w14:textId="253131F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</w:tr>
      <w:tr w:rsidRPr="00BD2058" w:rsidR="00C7407D" w:rsidTr="00FA1CD4" w14:paraId="54F674C3" w14:textId="77777777">
        <w:trPr>
          <w:trHeight w:val="277"/>
          <w:jc w:val="center"/>
        </w:trPr>
        <w:tc>
          <w:tcPr>
            <w:tcW w:w="1557" w:type="dxa"/>
            <w:shd w:val="clear" w:color="auto" w:fill="D9D9D9" w:themeFill="background1" w:themeFillShade="D9"/>
            <w:vAlign w:val="center"/>
          </w:tcPr>
          <w:p w:rsidRPr="007179D5" w:rsidR="00C7407D" w:rsidP="00C7407D" w:rsidRDefault="00C7407D" w14:paraId="55A6997E" w14:textId="77777777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Teléfono fijo:</w:t>
            </w:r>
          </w:p>
        </w:tc>
        <w:tc>
          <w:tcPr>
            <w:tcW w:w="1700" w:type="dxa"/>
            <w:gridSpan w:val="4"/>
            <w:vAlign w:val="center"/>
          </w:tcPr>
          <w:p w:rsidRPr="00BD2058" w:rsidR="00C7407D" w:rsidP="00C7407D" w:rsidRDefault="00C7407D" w14:paraId="735B6477" w14:textId="294902C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134" w:type="dxa"/>
            <w:gridSpan w:val="3"/>
            <w:shd w:val="clear" w:color="auto" w:fill="D9D9D9" w:themeFill="background1" w:themeFillShade="D9"/>
            <w:vAlign w:val="center"/>
          </w:tcPr>
          <w:p w:rsidRPr="007179D5" w:rsidR="00C7407D" w:rsidP="00C7407D" w:rsidRDefault="00C7407D" w14:paraId="142A2670" w14:textId="77777777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Celular:</w:t>
            </w:r>
          </w:p>
        </w:tc>
        <w:tc>
          <w:tcPr>
            <w:tcW w:w="1404" w:type="dxa"/>
            <w:gridSpan w:val="2"/>
            <w:vAlign w:val="center"/>
          </w:tcPr>
          <w:p w:rsidRPr="00BD2058" w:rsidR="00C7407D" w:rsidP="00C7407D" w:rsidRDefault="00C7407D" w14:paraId="30115E3F" w14:textId="026D239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004" w:type="dxa"/>
            <w:gridSpan w:val="3"/>
            <w:shd w:val="clear" w:color="auto" w:fill="D9D9D9" w:themeFill="background1" w:themeFillShade="D9"/>
            <w:vAlign w:val="center"/>
          </w:tcPr>
          <w:p w:rsidRPr="007179D5" w:rsidR="00C7407D" w:rsidP="00C7407D" w:rsidRDefault="00C7407D" w14:paraId="25595C46" w14:textId="77777777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Email:</w:t>
            </w:r>
          </w:p>
        </w:tc>
        <w:tc>
          <w:tcPr>
            <w:tcW w:w="2103" w:type="dxa"/>
            <w:gridSpan w:val="2"/>
            <w:vAlign w:val="center"/>
          </w:tcPr>
          <w:p w:rsidRPr="00BD2058" w:rsidR="00C7407D" w:rsidP="00C7407D" w:rsidRDefault="00C7407D" w14:paraId="7035A48C" w14:textId="37988D30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</w:tr>
      <w:tr w:rsidRPr="00BD2058" w:rsidR="005B24DF" w:rsidTr="00FA1CD4" w14:paraId="1F5B4A88" w14:textId="77777777">
        <w:trPr>
          <w:trHeight w:val="290"/>
          <w:jc w:val="center"/>
        </w:trPr>
        <w:tc>
          <w:tcPr>
            <w:tcW w:w="2690" w:type="dxa"/>
            <w:gridSpan w:val="3"/>
            <w:shd w:val="clear" w:color="auto" w:fill="D9D9D9" w:themeFill="background1" w:themeFillShade="D9"/>
            <w:vAlign w:val="center"/>
          </w:tcPr>
          <w:p w:rsidRPr="007179D5" w:rsidR="005B24DF" w:rsidP="00FA1CD4" w:rsidRDefault="005B24DF" w14:paraId="0DEA37E2" w14:textId="77777777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Est</w:t>
            </w:r>
            <w:r>
              <w:rPr>
                <w:rFonts w:cs="Arial"/>
                <w:b/>
                <w:bCs/>
                <w:sz w:val="16"/>
                <w:szCs w:val="16"/>
              </w:rPr>
              <w:t>á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 vinculado bajo cualquier modalidad a una Entidad del Estado</w:t>
            </w:r>
          </w:p>
        </w:tc>
        <w:tc>
          <w:tcPr>
            <w:tcW w:w="1388" w:type="dxa"/>
            <w:gridSpan w:val="4"/>
            <w:vAlign w:val="center"/>
          </w:tcPr>
          <w:p w:rsidRPr="002F6A50" w:rsidR="005B24DF" w:rsidP="00FA1CD4" w:rsidRDefault="005B24DF" w14:paraId="6D6E80D0" w14:textId="7983BE29">
            <w:pPr>
              <w:jc w:val="center"/>
              <w:rPr>
                <w:rFonts w:cs="Arial"/>
                <w:sz w:val="16"/>
                <w:szCs w:val="16"/>
              </w:rPr>
            </w:pPr>
            <w:r w:rsidRPr="00BD2058">
              <w:rPr>
                <w:rFonts w:cs="Arial"/>
                <w:sz w:val="16"/>
                <w:szCs w:val="16"/>
              </w:rPr>
              <w:t xml:space="preserve">SI  </w:t>
            </w:r>
            <w:sdt>
              <w:sdtPr>
                <w:rPr>
                  <w:rFonts w:cs="Arial"/>
                  <w:b/>
                  <w:szCs w:val="28"/>
                </w:rPr>
                <w:id w:val="-32967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Arial"/>
                    <w:b/>
                    <w:szCs w:val="28"/>
                  </w:rPr>
                  <w:t>☐</w:t>
                </w:r>
              </w:sdtContent>
            </w:sdt>
            <w:r w:rsidRPr="00BD205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D2058">
              <w:rPr>
                <w:rFonts w:cs="Arial"/>
                <w:sz w:val="16"/>
                <w:szCs w:val="16"/>
              </w:rPr>
              <w:t xml:space="preserve"> NO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b/>
                  <w:szCs w:val="28"/>
                </w:rPr>
                <w:id w:val="4114297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1640">
                  <w:rPr>
                    <w:rFonts w:hint="eastAsia" w:ascii="MS Gothic" w:hAnsi="MS Gothic" w:eastAsia="MS Gothic" w:cs="Arial"/>
                    <w:b/>
                    <w:szCs w:val="28"/>
                  </w:rPr>
                  <w:t>☒</w:t>
                </w:r>
              </w:sdtContent>
            </w:sdt>
          </w:p>
        </w:tc>
        <w:tc>
          <w:tcPr>
            <w:tcW w:w="1304" w:type="dxa"/>
            <w:gridSpan w:val="2"/>
            <w:shd w:val="clear" w:color="auto" w:fill="D9D9D9" w:themeFill="background1" w:themeFillShade="D9"/>
            <w:vAlign w:val="center"/>
          </w:tcPr>
          <w:p w:rsidRPr="007179D5" w:rsidR="005B24DF" w:rsidP="00FA1CD4" w:rsidRDefault="005B24DF" w14:paraId="43508FBE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Tipo de Vinculación:</w:t>
            </w:r>
          </w:p>
        </w:tc>
        <w:tc>
          <w:tcPr>
            <w:tcW w:w="3520" w:type="dxa"/>
            <w:gridSpan w:val="6"/>
            <w:vAlign w:val="center"/>
          </w:tcPr>
          <w:p w:rsidRPr="00BD2058" w:rsidR="005B24DF" w:rsidP="00FA1CD4" w:rsidRDefault="00C7407D" w14:paraId="04A74052" w14:textId="0DB886E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</w:tr>
      <w:tr w:rsidRPr="00BD2058" w:rsidR="005B24DF" w:rsidTr="00FA1CD4" w14:paraId="31A201D2" w14:textId="77777777">
        <w:trPr>
          <w:trHeight w:val="290"/>
          <w:jc w:val="center"/>
        </w:trPr>
        <w:tc>
          <w:tcPr>
            <w:tcW w:w="2690" w:type="dxa"/>
            <w:gridSpan w:val="3"/>
            <w:shd w:val="clear" w:color="auto" w:fill="D9D9D9" w:themeFill="background1" w:themeFillShade="D9"/>
            <w:vAlign w:val="center"/>
          </w:tcPr>
          <w:p w:rsidRPr="007179D5" w:rsidR="005B24DF" w:rsidP="00FA1CD4" w:rsidRDefault="005B24DF" w14:paraId="0C46F47D" w14:textId="77777777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Nombre de la Entidad del Estado</w:t>
            </w:r>
          </w:p>
        </w:tc>
        <w:tc>
          <w:tcPr>
            <w:tcW w:w="6212" w:type="dxa"/>
            <w:gridSpan w:val="12"/>
            <w:vAlign w:val="center"/>
          </w:tcPr>
          <w:p w:rsidRPr="00BD2058" w:rsidR="005B24DF" w:rsidP="00FA1CD4" w:rsidRDefault="00C7407D" w14:paraId="191E11EA" w14:textId="44E0FF5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</w:tc>
      </w:tr>
      <w:tr w:rsidRPr="00BD2058" w:rsidR="005B24DF" w:rsidTr="00FA1CD4" w14:paraId="7B301F39" w14:textId="77777777">
        <w:trPr>
          <w:trHeight w:val="290"/>
          <w:jc w:val="center"/>
        </w:trPr>
        <w:tc>
          <w:tcPr>
            <w:tcW w:w="6091" w:type="dxa"/>
            <w:gridSpan w:val="12"/>
            <w:shd w:val="clear" w:color="auto" w:fill="D9D9D9" w:themeFill="background1" w:themeFillShade="D9"/>
            <w:vAlign w:val="center"/>
          </w:tcPr>
          <w:p w:rsidRPr="00BD2058" w:rsidR="005B24DF" w:rsidP="00FA1CD4" w:rsidRDefault="005B24DF" w14:paraId="2F2C9787" w14:textId="77777777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Tiene familiares </w:t>
            </w:r>
            <w:r w:rsidRPr="00565334">
              <w:rPr>
                <w:rFonts w:cs="Arial"/>
                <w:b/>
                <w:bCs/>
                <w:sz w:val="16"/>
                <w:szCs w:val="16"/>
              </w:rPr>
              <w:t>hasta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2°</w:t>
            </w:r>
            <w:r w:rsidRPr="00565334">
              <w:rPr>
                <w:rFonts w:cs="Arial"/>
                <w:b/>
                <w:bCs/>
                <w:sz w:val="16"/>
                <w:szCs w:val="16"/>
              </w:rPr>
              <w:t xml:space="preserve"> grado de afinidad y </w:t>
            </w:r>
            <w:r>
              <w:rPr>
                <w:rFonts w:cs="Arial"/>
                <w:b/>
                <w:bCs/>
                <w:sz w:val="16"/>
                <w:szCs w:val="16"/>
              </w:rPr>
              <w:t>2°</w:t>
            </w:r>
            <w:r w:rsidRPr="00565334">
              <w:rPr>
                <w:rFonts w:cs="Arial"/>
                <w:b/>
                <w:bCs/>
                <w:sz w:val="16"/>
                <w:szCs w:val="16"/>
              </w:rPr>
              <w:t xml:space="preserve"> grado de consanguinidad 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vinculados bajo cualquier modalidad a una Entidad del Estado</w:t>
            </w:r>
            <w:r>
              <w:rPr>
                <w:rFonts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11" w:type="dxa"/>
            <w:gridSpan w:val="3"/>
            <w:shd w:val="clear" w:color="auto" w:fill="FFFFFF" w:themeFill="background1"/>
            <w:vAlign w:val="center"/>
          </w:tcPr>
          <w:p w:rsidRPr="00BD2058" w:rsidR="005B24DF" w:rsidP="00FA1CD4" w:rsidRDefault="005B24DF" w14:paraId="5CBDDF65" w14:textId="33BCA155">
            <w:pPr>
              <w:jc w:val="center"/>
              <w:rPr>
                <w:rFonts w:cs="Arial"/>
                <w:sz w:val="16"/>
                <w:szCs w:val="16"/>
              </w:rPr>
            </w:pPr>
            <w:r w:rsidRPr="00766238">
              <w:rPr>
                <w:rFonts w:cs="Arial"/>
                <w:sz w:val="16"/>
                <w:szCs w:val="16"/>
              </w:rPr>
              <w:t xml:space="preserve">SI </w:t>
            </w:r>
            <w:r w:rsidRPr="00766238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76623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766238">
              <w:rPr>
                <w:rFonts w:cs="Arial"/>
                <w:sz w:val="16"/>
                <w:szCs w:val="16"/>
              </w:rPr>
              <w:t xml:space="preserve"> NO </w:t>
            </w:r>
            <w:r w:rsidR="00C7407D">
              <w:rPr>
                <w:rFonts w:ascii="Segoe UI Symbol" w:hAnsi="Segoe UI Symbol" w:cs="Segoe UI Symbol"/>
                <w:sz w:val="16"/>
                <w:szCs w:val="16"/>
              </w:rPr>
              <w:t>X</w:t>
            </w:r>
          </w:p>
        </w:tc>
      </w:tr>
      <w:tr w:rsidRPr="00BD2058" w:rsidR="005B24DF" w:rsidTr="00FA1CD4" w14:paraId="595DFA14" w14:textId="77777777">
        <w:trPr>
          <w:trHeight w:val="159"/>
          <w:jc w:val="center"/>
        </w:trPr>
        <w:tc>
          <w:tcPr>
            <w:tcW w:w="3819" w:type="dxa"/>
            <w:gridSpan w:val="6"/>
            <w:shd w:val="clear" w:color="auto" w:fill="D9D9D9" w:themeFill="background1" w:themeFillShade="D9"/>
            <w:vAlign w:val="center"/>
          </w:tcPr>
          <w:p w:rsidRPr="00766238" w:rsidR="005B24DF" w:rsidP="00FA1CD4" w:rsidRDefault="005B24DF" w14:paraId="002ABF61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Nombre y apellidos</w:t>
            </w:r>
          </w:p>
        </w:tc>
        <w:tc>
          <w:tcPr>
            <w:tcW w:w="2272" w:type="dxa"/>
            <w:gridSpan w:val="6"/>
            <w:shd w:val="clear" w:color="auto" w:fill="D9D9D9" w:themeFill="background1" w:themeFillShade="D9"/>
            <w:vAlign w:val="center"/>
          </w:tcPr>
          <w:p w:rsidRPr="00766238" w:rsidR="005B24DF" w:rsidP="00FA1CD4" w:rsidRDefault="005B24DF" w14:paraId="02FC8E7C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Tipo de vinculación</w:t>
            </w:r>
          </w:p>
        </w:tc>
        <w:tc>
          <w:tcPr>
            <w:tcW w:w="2811" w:type="dxa"/>
            <w:gridSpan w:val="3"/>
            <w:shd w:val="clear" w:color="auto" w:fill="D9D9D9" w:themeFill="background1" w:themeFillShade="D9"/>
            <w:vAlign w:val="center"/>
          </w:tcPr>
          <w:p w:rsidRPr="00766238" w:rsidR="005B24DF" w:rsidP="00FA1CD4" w:rsidRDefault="005B24DF" w14:paraId="2DF2DEE6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Entidad</w:t>
            </w:r>
          </w:p>
        </w:tc>
      </w:tr>
      <w:tr w:rsidRPr="00BD2058" w:rsidR="005B24DF" w:rsidTr="00FA1CD4" w14:paraId="2E41405A" w14:textId="77777777">
        <w:trPr>
          <w:trHeight w:val="227"/>
          <w:jc w:val="center"/>
        </w:trPr>
        <w:tc>
          <w:tcPr>
            <w:tcW w:w="3819" w:type="dxa"/>
            <w:gridSpan w:val="6"/>
            <w:vAlign w:val="center"/>
          </w:tcPr>
          <w:p w:rsidRPr="0013415A" w:rsidR="005B24DF" w:rsidP="00FA1CD4" w:rsidRDefault="00C7407D" w14:paraId="054FB7BC" w14:textId="06AE881A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  <w:r>
              <w:rPr>
                <w:rFonts w:cs="Arial"/>
                <w:bCs/>
                <w:sz w:val="16"/>
                <w:szCs w:val="18"/>
              </w:rPr>
              <w:t>N/A</w:t>
            </w:r>
          </w:p>
        </w:tc>
        <w:tc>
          <w:tcPr>
            <w:tcW w:w="2272" w:type="dxa"/>
            <w:gridSpan w:val="6"/>
            <w:vAlign w:val="center"/>
          </w:tcPr>
          <w:p w:rsidRPr="0013415A" w:rsidR="005B24DF" w:rsidP="00FA1CD4" w:rsidRDefault="00C7407D" w14:paraId="5E4856A6" w14:textId="02E62093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  <w:r>
              <w:rPr>
                <w:rFonts w:cs="Arial"/>
                <w:bCs/>
                <w:sz w:val="16"/>
                <w:szCs w:val="18"/>
              </w:rPr>
              <w:t>N/A</w:t>
            </w:r>
          </w:p>
        </w:tc>
        <w:tc>
          <w:tcPr>
            <w:tcW w:w="2811" w:type="dxa"/>
            <w:gridSpan w:val="3"/>
            <w:vAlign w:val="center"/>
          </w:tcPr>
          <w:p w:rsidRPr="0013415A" w:rsidR="005B24DF" w:rsidP="00FA1CD4" w:rsidRDefault="00C7407D" w14:paraId="183116B8" w14:textId="113D6F4B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  <w:r>
              <w:rPr>
                <w:rFonts w:cs="Arial"/>
                <w:bCs/>
                <w:sz w:val="16"/>
                <w:szCs w:val="18"/>
              </w:rPr>
              <w:t>N/A</w:t>
            </w:r>
          </w:p>
        </w:tc>
      </w:tr>
      <w:tr w:rsidRPr="00BD2058" w:rsidR="005B24DF" w:rsidTr="00FA1CD4" w14:paraId="5A50B924" w14:textId="77777777">
        <w:trPr>
          <w:jc w:val="center"/>
        </w:trPr>
        <w:tc>
          <w:tcPr>
            <w:tcW w:w="8902" w:type="dxa"/>
            <w:gridSpan w:val="15"/>
            <w:shd w:val="clear" w:color="auto" w:fill="A6A6A6" w:themeFill="background1" w:themeFillShade="A6"/>
            <w:vAlign w:val="center"/>
          </w:tcPr>
          <w:p w:rsidRPr="00205B2D" w:rsidR="005B24DF" w:rsidP="00FA1CD4" w:rsidRDefault="005B24DF" w14:paraId="07120B86" w14:textId="77777777">
            <w:pPr>
              <w:wordWrap w:val="0"/>
              <w:jc w:val="center"/>
              <w:rPr>
                <w:rFonts w:cs="Arial"/>
                <w:b/>
                <w:sz w:val="18"/>
              </w:rPr>
            </w:pPr>
            <w:r w:rsidRPr="00205B2D">
              <w:rPr>
                <w:rFonts w:cs="Arial"/>
                <w:b/>
                <w:sz w:val="18"/>
              </w:rPr>
              <w:t>CONTRATOS VIGENTES CON EL ESTADO</w:t>
            </w:r>
          </w:p>
        </w:tc>
      </w:tr>
      <w:tr w:rsidRPr="00BD2058" w:rsidR="005B24DF" w:rsidTr="00FA1CD4" w14:paraId="57928B37" w14:textId="77777777">
        <w:trPr>
          <w:jc w:val="center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:rsidRPr="00766238" w:rsidR="005B24DF" w:rsidP="00FA1CD4" w:rsidRDefault="005B24DF" w14:paraId="65DB9363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Entidad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center"/>
          </w:tcPr>
          <w:p w:rsidRPr="00766238" w:rsidR="005B24DF" w:rsidP="00FA1CD4" w:rsidRDefault="005B24DF" w14:paraId="33B219BA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Tipo de contrato</w:t>
            </w:r>
          </w:p>
        </w:tc>
        <w:tc>
          <w:tcPr>
            <w:tcW w:w="1106" w:type="dxa"/>
            <w:gridSpan w:val="3"/>
            <w:shd w:val="clear" w:color="auto" w:fill="D9D9D9" w:themeFill="background1" w:themeFillShade="D9"/>
            <w:vAlign w:val="center"/>
          </w:tcPr>
          <w:p w:rsidRPr="00766238" w:rsidR="005B24DF" w:rsidP="00FA1CD4" w:rsidRDefault="005B24DF" w14:paraId="5291C977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No. del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Pr="00766238">
              <w:rPr>
                <w:rFonts w:cs="Arial"/>
                <w:b/>
                <w:bCs/>
                <w:sz w:val="16"/>
                <w:szCs w:val="16"/>
              </w:rPr>
              <w:t>contrato</w:t>
            </w:r>
          </w:p>
        </w:tc>
        <w:tc>
          <w:tcPr>
            <w:tcW w:w="2721" w:type="dxa"/>
            <w:gridSpan w:val="6"/>
            <w:shd w:val="clear" w:color="auto" w:fill="D9D9D9" w:themeFill="background1" w:themeFillShade="D9"/>
            <w:vAlign w:val="center"/>
          </w:tcPr>
          <w:p w:rsidRPr="00766238" w:rsidR="005B24DF" w:rsidP="00FA1CD4" w:rsidRDefault="005B24DF" w14:paraId="3DEAAC5A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Objeto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Pr="00766238" w:rsidR="005B24DF" w:rsidP="00FA1CD4" w:rsidRDefault="005B24DF" w14:paraId="6EE2D587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Plazo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meses</w:t>
            </w:r>
          </w:p>
        </w:tc>
        <w:tc>
          <w:tcPr>
            <w:tcW w:w="1251" w:type="dxa"/>
            <w:shd w:val="clear" w:color="auto" w:fill="D9D9D9" w:themeFill="background1" w:themeFillShade="D9"/>
            <w:vAlign w:val="center"/>
          </w:tcPr>
          <w:p w:rsidRPr="00766238" w:rsidR="005B24DF" w:rsidP="00FA1CD4" w:rsidRDefault="005B24DF" w14:paraId="0F269E46" w14:textId="7777777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Valor Total del contrato</w:t>
            </w:r>
          </w:p>
        </w:tc>
      </w:tr>
      <w:tr w:rsidRPr="00737D99" w:rsidR="005B24DF" w:rsidTr="00FA1CD4" w14:paraId="23FAC683" w14:textId="77777777">
        <w:trPr>
          <w:trHeight w:val="227"/>
          <w:jc w:val="center"/>
        </w:trPr>
        <w:tc>
          <w:tcPr>
            <w:tcW w:w="1980" w:type="dxa"/>
            <w:gridSpan w:val="2"/>
            <w:vAlign w:val="center"/>
          </w:tcPr>
          <w:p w:rsidRPr="00737D99" w:rsidR="005B24DF" w:rsidP="00C7407D" w:rsidRDefault="00C7407D" w14:paraId="2BF3A821" w14:textId="2768C73A">
            <w:pPr>
              <w:wordWrap w:val="0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992" w:type="dxa"/>
            <w:gridSpan w:val="2"/>
            <w:vAlign w:val="center"/>
          </w:tcPr>
          <w:p w:rsidRPr="00737D99" w:rsidR="005B24DF" w:rsidP="00C7407D" w:rsidRDefault="00C7407D" w14:paraId="3D85CA16" w14:textId="3A465D2F">
            <w:pPr>
              <w:wordWrap w:val="0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106" w:type="dxa"/>
            <w:gridSpan w:val="3"/>
            <w:vAlign w:val="center"/>
          </w:tcPr>
          <w:p w:rsidRPr="00737D99" w:rsidR="005B24DF" w:rsidP="00C7407D" w:rsidRDefault="00C7407D" w14:paraId="50A68E80" w14:textId="2CF232DE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2721" w:type="dxa"/>
            <w:gridSpan w:val="6"/>
            <w:vAlign w:val="center"/>
          </w:tcPr>
          <w:p w:rsidRPr="00737D99" w:rsidR="005B24DF" w:rsidP="00C7407D" w:rsidRDefault="00C7407D" w14:paraId="20B59C8B" w14:textId="27E72B1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852" w:type="dxa"/>
            <w:vAlign w:val="center"/>
          </w:tcPr>
          <w:p w:rsidRPr="00737D99" w:rsidR="005B24DF" w:rsidP="00C7407D" w:rsidRDefault="00C7407D" w14:paraId="72434461" w14:textId="167F8B5A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1" w:type="dxa"/>
            <w:vAlign w:val="center"/>
          </w:tcPr>
          <w:p w:rsidRPr="00737D99" w:rsidR="005B24DF" w:rsidP="00C7407D" w:rsidRDefault="00C7407D" w14:paraId="19A32CCF" w14:textId="6803B0B2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N/A</w:t>
            </w:r>
          </w:p>
        </w:tc>
      </w:tr>
      <w:tr w:rsidRPr="00BD2058" w:rsidR="005B24DF" w:rsidTr="00FA1CD4" w14:paraId="652ADF55" w14:textId="77777777">
        <w:trPr>
          <w:jc w:val="center"/>
        </w:trPr>
        <w:tc>
          <w:tcPr>
            <w:tcW w:w="8902" w:type="dxa"/>
            <w:gridSpan w:val="15"/>
            <w:shd w:val="clear" w:color="auto" w:fill="A6A6A6" w:themeFill="background1" w:themeFillShade="A6"/>
            <w:vAlign w:val="center"/>
          </w:tcPr>
          <w:p w:rsidRPr="00565334" w:rsidR="005B24DF" w:rsidP="00FA1CD4" w:rsidRDefault="005B24DF" w14:paraId="7FFB4249" w14:textId="77777777">
            <w:pPr>
              <w:wordWrap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05B2D">
              <w:rPr>
                <w:rFonts w:cs="Arial"/>
                <w:b/>
                <w:bCs/>
                <w:sz w:val="18"/>
                <w:szCs w:val="18"/>
              </w:rPr>
              <w:t>INHABILIDADES E INCOMPATIBILIDADES</w:t>
            </w:r>
          </w:p>
        </w:tc>
      </w:tr>
      <w:tr w:rsidRPr="00BD2058" w:rsidR="005B24DF" w:rsidTr="00FA1CD4" w14:paraId="1C3ACEDA" w14:textId="77777777">
        <w:trPr>
          <w:jc w:val="center"/>
        </w:trPr>
        <w:tc>
          <w:tcPr>
            <w:tcW w:w="5382" w:type="dxa"/>
            <w:gridSpan w:val="9"/>
            <w:vAlign w:val="center"/>
          </w:tcPr>
          <w:p w:rsidRPr="007179D5" w:rsidR="005B24DF" w:rsidP="00FA1CD4" w:rsidRDefault="005B24DF" w14:paraId="38C6A09D" w14:textId="77777777">
            <w:pPr>
              <w:pStyle w:val="Prrafodelista"/>
              <w:tabs>
                <w:tab w:val="left" w:pos="1701"/>
              </w:tabs>
              <w:ind w:left="0"/>
              <w:jc w:val="both"/>
              <w:rPr>
                <w:rFonts w:cs="Arial"/>
                <w:bCs/>
                <w:sz w:val="16"/>
                <w:szCs w:val="16"/>
              </w:rPr>
            </w:pPr>
            <w:r w:rsidRPr="007179D5">
              <w:rPr>
                <w:rFonts w:cs="Arial"/>
                <w:bCs/>
                <w:sz w:val="16"/>
                <w:szCs w:val="16"/>
              </w:rPr>
              <w:t xml:space="preserve">Me encuentro incurso en alguna causal de inhabilidad e incompatibilidad </w:t>
            </w:r>
            <w:r>
              <w:rPr>
                <w:rFonts w:cs="Arial"/>
                <w:bCs/>
                <w:sz w:val="16"/>
                <w:szCs w:val="16"/>
              </w:rPr>
              <w:t>c</w:t>
            </w:r>
            <w:r w:rsidRPr="007179D5">
              <w:rPr>
                <w:rFonts w:cs="Arial"/>
                <w:bCs/>
                <w:sz w:val="16"/>
                <w:szCs w:val="16"/>
              </w:rPr>
              <w:t>onstitucional o legal</w:t>
            </w:r>
          </w:p>
        </w:tc>
        <w:tc>
          <w:tcPr>
            <w:tcW w:w="1417" w:type="dxa"/>
            <w:gridSpan w:val="4"/>
            <w:vAlign w:val="center"/>
          </w:tcPr>
          <w:p w:rsidRPr="00BD2058" w:rsidR="005B24DF" w:rsidP="00FA1CD4" w:rsidRDefault="005B24DF" w14:paraId="370C6D9E" w14:textId="0EAFF0F0">
            <w:pPr>
              <w:wordWrap w:val="0"/>
              <w:rPr>
                <w:rFonts w:cs="Arial"/>
                <w:sz w:val="18"/>
                <w:szCs w:val="18"/>
              </w:rPr>
            </w:pPr>
            <w:r w:rsidRPr="00BD2058">
              <w:rPr>
                <w:rFonts w:cs="Arial"/>
                <w:sz w:val="16"/>
                <w:szCs w:val="16"/>
              </w:rPr>
              <w:t xml:space="preserve">SI  </w:t>
            </w:r>
            <w:sdt>
              <w:sdtPr>
                <w:rPr>
                  <w:rFonts w:cs="Arial"/>
                  <w:b/>
                  <w:szCs w:val="28"/>
                </w:rPr>
                <w:id w:val="-11775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Arial"/>
                    <w:b/>
                    <w:szCs w:val="28"/>
                  </w:rPr>
                  <w:t>☐</w:t>
                </w:r>
              </w:sdtContent>
            </w:sdt>
            <w:r w:rsidRPr="00BD2058">
              <w:rPr>
                <w:rFonts w:cs="Arial"/>
                <w:sz w:val="16"/>
                <w:szCs w:val="16"/>
              </w:rPr>
              <w:t xml:space="preserve">  NO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b/>
                  <w:szCs w:val="28"/>
                </w:rPr>
                <w:id w:val="-2948286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7407D">
                  <w:rPr>
                    <w:rFonts w:hint="eastAsia" w:ascii="MS Gothic" w:hAnsi="MS Gothic" w:eastAsia="MS Gothic" w:cs="Arial"/>
                    <w:b/>
                    <w:szCs w:val="28"/>
                  </w:rPr>
                  <w:t>☒</w:t>
                </w:r>
              </w:sdtContent>
            </w:sdt>
          </w:p>
        </w:tc>
        <w:tc>
          <w:tcPr>
            <w:tcW w:w="2103" w:type="dxa"/>
            <w:gridSpan w:val="2"/>
            <w:vAlign w:val="center"/>
          </w:tcPr>
          <w:p w:rsidRPr="00CF2A64" w:rsidR="005B24DF" w:rsidP="00FA1CD4" w:rsidRDefault="005B24DF" w14:paraId="72D62448" w14:textId="77777777">
            <w:pPr>
              <w:wordWrap w:val="0"/>
              <w:jc w:val="both"/>
              <w:rPr>
                <w:rFonts w:cs="Arial"/>
                <w:sz w:val="16"/>
                <w:szCs w:val="16"/>
              </w:rPr>
            </w:pPr>
            <w:r w:rsidRPr="00CF2A64">
              <w:rPr>
                <w:rFonts w:cs="Arial"/>
                <w:sz w:val="16"/>
                <w:szCs w:val="16"/>
              </w:rPr>
              <w:t>Causal:</w:t>
            </w:r>
          </w:p>
        </w:tc>
      </w:tr>
    </w:tbl>
    <w:p w:rsidR="00AA4794" w:rsidP="00AA4417" w:rsidRDefault="00AA4794" w14:paraId="327E1BA1" w14:textId="77777777">
      <w:pPr>
        <w:jc w:val="both"/>
        <w:rPr>
          <w:rFonts w:cs="Arial"/>
          <w:b/>
          <w:sz w:val="16"/>
          <w:szCs w:val="16"/>
        </w:rPr>
      </w:pPr>
    </w:p>
    <w:p w:rsidR="005B24DF" w:rsidP="00AA4417" w:rsidRDefault="005B24DF" w14:paraId="4BDC75F1" w14:textId="77777777">
      <w:pPr>
        <w:jc w:val="both"/>
        <w:rPr>
          <w:rFonts w:cs="Arial"/>
          <w:b/>
          <w:sz w:val="16"/>
          <w:szCs w:val="16"/>
        </w:rPr>
      </w:pPr>
    </w:p>
    <w:p w:rsidRPr="00B35568" w:rsidR="00582D67" w:rsidP="00542F87" w:rsidRDefault="00863DCF" w14:paraId="7976916C" w14:textId="05E5DB76">
      <w:pPr>
        <w:pStyle w:val="Prrafodelista"/>
        <w:numPr>
          <w:ilvl w:val="0"/>
          <w:numId w:val="52"/>
        </w:numPr>
        <w:rPr>
          <w:rFonts w:cs="Arial"/>
          <w:b/>
          <w:sz w:val="16"/>
          <w:szCs w:val="16"/>
        </w:rPr>
      </w:pPr>
      <w:r w:rsidRPr="00B35568">
        <w:rPr>
          <w:rFonts w:cs="Arial"/>
          <w:b/>
          <w:sz w:val="16"/>
          <w:szCs w:val="16"/>
        </w:rPr>
        <w:t>¿</w:t>
      </w:r>
      <w:r w:rsidRPr="00B35568" w:rsidR="00582D67">
        <w:rPr>
          <w:rFonts w:cs="Arial"/>
          <w:b/>
          <w:sz w:val="18"/>
          <w:szCs w:val="18"/>
        </w:rPr>
        <w:t>PROCEDE PAGO EN ESTE PERIODO?</w:t>
      </w:r>
      <w:r w:rsidR="004C5EE7">
        <w:rPr>
          <w:rFonts w:cs="Arial"/>
          <w:b/>
          <w:sz w:val="18"/>
          <w:szCs w:val="18"/>
        </w:rPr>
        <w:t xml:space="preserve"> (Diligenciar</w:t>
      </w:r>
      <w:r w:rsidR="00AA4794">
        <w:rPr>
          <w:rFonts w:cs="Arial"/>
          <w:b/>
          <w:sz w:val="18"/>
          <w:szCs w:val="18"/>
        </w:rPr>
        <w:t xml:space="preserve"> el siguiente apartado únicamente para P</w:t>
      </w:r>
      <w:r w:rsidR="004C5EE7">
        <w:rPr>
          <w:rFonts w:cs="Arial"/>
          <w:b/>
          <w:sz w:val="18"/>
          <w:szCs w:val="18"/>
        </w:rPr>
        <w:t>ersona</w:t>
      </w:r>
      <w:r w:rsidR="00AA4794">
        <w:rPr>
          <w:rFonts w:cs="Arial"/>
          <w:b/>
          <w:sz w:val="18"/>
          <w:szCs w:val="18"/>
        </w:rPr>
        <w:t xml:space="preserve"> J</w:t>
      </w:r>
      <w:r w:rsidR="004C5EE7">
        <w:rPr>
          <w:rFonts w:cs="Arial"/>
          <w:b/>
          <w:sz w:val="18"/>
          <w:szCs w:val="18"/>
        </w:rPr>
        <w:t>urídica)</w:t>
      </w:r>
    </w:p>
    <w:p w:rsidR="00582D67" w:rsidP="00582D67" w:rsidRDefault="00582D67" w14:paraId="54B5D983" w14:textId="77777777">
      <w:pPr>
        <w:rPr>
          <w:rFonts w:cs="Arial"/>
          <w:b/>
          <w:sz w:val="16"/>
          <w:szCs w:val="16"/>
        </w:rPr>
      </w:pPr>
    </w:p>
    <w:p w:rsidRPr="00042BE1" w:rsidR="00B35568" w:rsidP="00582D67" w:rsidRDefault="00B35568" w14:paraId="07116FD0" w14:textId="77777777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4697"/>
        <w:gridCol w:w="4697"/>
      </w:tblGrid>
      <w:tr w:rsidRPr="00042BE1" w:rsidR="00582D67" w:rsidTr="005D2A51" w14:paraId="1429F737" w14:textId="77777777">
        <w:trPr>
          <w:trHeight w:val="598"/>
        </w:trPr>
        <w:tc>
          <w:tcPr>
            <w:tcW w:w="2500" w:type="pct"/>
            <w:vAlign w:val="center"/>
          </w:tcPr>
          <w:p w:rsidRPr="00042BE1" w:rsidR="00C5395F" w:rsidP="0008542A" w:rsidRDefault="00C5395F" w14:paraId="5F666B67" w14:textId="47743118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Pr="00042BE1" w:rsidR="00582D67" w:rsidP="0008542A" w:rsidRDefault="00582D67" w14:paraId="77332F13" w14:textId="0EBADF9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SI</w:t>
            </w:r>
            <w:r w:rsidR="00337690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:rsidRPr="00042BE1" w:rsidR="00C5395F" w:rsidP="0008542A" w:rsidRDefault="00C5395F" w14:paraId="01A1D1E2" w14:textId="21D6001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Pr="00042BE1" w:rsidR="00582D67" w:rsidP="0008542A" w:rsidRDefault="00582D67" w14:paraId="37FD86D2" w14:textId="5BB18AB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NO</w:t>
            </w:r>
            <w:r w:rsidR="00B35568">
              <w:rPr>
                <w:rFonts w:cs="Arial"/>
                <w:b/>
                <w:sz w:val="16"/>
                <w:szCs w:val="16"/>
              </w:rPr>
              <w:t xml:space="preserve"> ____</w:t>
            </w:r>
          </w:p>
        </w:tc>
      </w:tr>
      <w:tr w:rsidRPr="00042BE1" w:rsidR="00582D67" w:rsidTr="005D2A51" w14:paraId="29829703" w14:textId="77777777">
        <w:trPr>
          <w:trHeight w:val="602"/>
        </w:trPr>
        <w:tc>
          <w:tcPr>
            <w:tcW w:w="5000" w:type="pct"/>
            <w:gridSpan w:val="2"/>
          </w:tcPr>
          <w:p w:rsidRPr="00042BE1" w:rsidR="00582D67" w:rsidP="001A0210" w:rsidRDefault="00582D67" w14:paraId="28FDBE84" w14:textId="77777777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lastRenderedPageBreak/>
              <w:t>EN CASO DE PROCEDER PAGO SE ANEXA AL PRESENTE INFORME CERTIFICACIÓN PARA PAGO</w:t>
            </w:r>
          </w:p>
        </w:tc>
      </w:tr>
    </w:tbl>
    <w:p w:rsidRPr="00042BE1" w:rsidR="00F52E74" w:rsidP="5F48461A" w:rsidRDefault="00F52E74" w14:paraId="188EB1E1" w14:textId="45CCFEF0">
      <w:pPr>
        <w:jc w:val="both"/>
        <w:rPr>
          <w:rFonts w:cs="Arial"/>
          <w:b/>
          <w:bCs/>
          <w:sz w:val="16"/>
          <w:szCs w:val="16"/>
        </w:rPr>
      </w:pPr>
    </w:p>
    <w:p w:rsidR="00204ED3" w:rsidP="006D37D1" w:rsidRDefault="00204ED3" w14:paraId="582FB88F" w14:textId="77777777">
      <w:pPr>
        <w:rPr>
          <w:rFonts w:cs="Arial"/>
          <w:b/>
          <w:sz w:val="16"/>
          <w:szCs w:val="16"/>
        </w:rPr>
      </w:pPr>
    </w:p>
    <w:p w:rsidRPr="0040076F" w:rsidR="003F7746" w:rsidP="00542F87" w:rsidRDefault="00AA4417" w14:paraId="02B14459" w14:textId="54C6C18E">
      <w:pPr>
        <w:pStyle w:val="Prrafodelista"/>
        <w:numPr>
          <w:ilvl w:val="0"/>
          <w:numId w:val="52"/>
        </w:numPr>
        <w:jc w:val="both"/>
        <w:rPr>
          <w:rFonts w:cs="Arial"/>
          <w:b/>
          <w:bCs/>
          <w:sz w:val="16"/>
          <w:szCs w:val="16"/>
        </w:rPr>
      </w:pPr>
      <w:r w:rsidRPr="0040076F">
        <w:rPr>
          <w:rFonts w:cs="Arial"/>
          <w:b/>
          <w:sz w:val="18"/>
          <w:szCs w:val="18"/>
        </w:rPr>
        <w:t>RELACI</w:t>
      </w:r>
      <w:r w:rsidRPr="0040076F" w:rsidR="00D2120D">
        <w:rPr>
          <w:rFonts w:cs="Arial"/>
          <w:b/>
          <w:sz w:val="18"/>
          <w:szCs w:val="18"/>
        </w:rPr>
        <w:t>Ó</w:t>
      </w:r>
      <w:r w:rsidRPr="0040076F">
        <w:rPr>
          <w:rFonts w:cs="Arial"/>
          <w:b/>
          <w:sz w:val="18"/>
          <w:szCs w:val="18"/>
        </w:rPr>
        <w:t xml:space="preserve">N DE PAGOS A LA SEGURIDAD SOCIAL </w:t>
      </w:r>
      <w:r w:rsidRPr="0040076F" w:rsidR="0044779E">
        <w:rPr>
          <w:rFonts w:cs="Arial"/>
          <w:b/>
          <w:sz w:val="18"/>
          <w:szCs w:val="18"/>
        </w:rPr>
        <w:t>O</w:t>
      </w:r>
      <w:r w:rsidRPr="0040076F">
        <w:rPr>
          <w:rFonts w:cs="Arial"/>
          <w:b/>
          <w:sz w:val="18"/>
          <w:szCs w:val="18"/>
        </w:rPr>
        <w:t xml:space="preserve"> </w:t>
      </w:r>
      <w:r w:rsidRPr="0040076F" w:rsidR="003C66DD">
        <w:rPr>
          <w:rFonts w:cs="Arial"/>
          <w:b/>
          <w:sz w:val="18"/>
          <w:szCs w:val="18"/>
        </w:rPr>
        <w:t xml:space="preserve">CERTIFICACIÓN DE </w:t>
      </w:r>
      <w:r w:rsidRPr="0040076F">
        <w:rPr>
          <w:rFonts w:cs="Arial"/>
          <w:b/>
          <w:sz w:val="18"/>
          <w:szCs w:val="18"/>
        </w:rPr>
        <w:t>APORTES PARAFISCALES</w:t>
      </w:r>
      <w:r w:rsidRPr="0040076F" w:rsidR="0040076F">
        <w:rPr>
          <w:rFonts w:cs="Arial"/>
          <w:b/>
          <w:sz w:val="18"/>
          <w:szCs w:val="18"/>
        </w:rPr>
        <w:t xml:space="preserve"> (</w:t>
      </w:r>
      <w:r w:rsidRPr="0040076F" w:rsidR="003F7746">
        <w:rPr>
          <w:rFonts w:cs="Arial"/>
          <w:b/>
          <w:bCs/>
          <w:sz w:val="16"/>
          <w:szCs w:val="16"/>
        </w:rPr>
        <w:t>Diligenciar el siguiente apartado únicamente para Persona Natural</w:t>
      </w:r>
      <w:r w:rsidR="0040076F">
        <w:rPr>
          <w:rFonts w:cs="Arial"/>
          <w:b/>
          <w:bCs/>
          <w:sz w:val="16"/>
          <w:szCs w:val="16"/>
        </w:rPr>
        <w:t>)</w:t>
      </w:r>
    </w:p>
    <w:p w:rsidR="003F7746" w:rsidP="003F7746" w:rsidRDefault="003F7746" w14:paraId="6597C839" w14:textId="77777777">
      <w:pPr>
        <w:jc w:val="both"/>
        <w:rPr>
          <w:rFonts w:cs="Arial"/>
          <w:i/>
          <w:sz w:val="16"/>
          <w:szCs w:val="16"/>
        </w:rPr>
      </w:pPr>
    </w:p>
    <w:p w:rsidRPr="005A12EC" w:rsidR="0040076F" w:rsidP="003F7746" w:rsidRDefault="003F7746" w14:paraId="51B77B7F" w14:textId="0503058F">
      <w:pPr>
        <w:jc w:val="both"/>
        <w:rPr>
          <w:rFonts w:cs="Arial"/>
          <w:lang w:val="es"/>
        </w:rPr>
      </w:pPr>
      <w:r w:rsidRPr="7209F3C2">
        <w:rPr>
          <w:rFonts w:cs="Arial"/>
          <w:lang w:val="es-ES"/>
        </w:rPr>
        <w:t xml:space="preserve">Para los fines del </w:t>
      </w:r>
      <w:r w:rsidRPr="7209F3C2" w:rsidR="00EF099C">
        <w:rPr>
          <w:rFonts w:cs="Arial"/>
          <w:lang w:val="es-ES"/>
        </w:rPr>
        <w:t>presente, el contratista entregó el soporte de afiliación a la Seguridad Social emitido por la EPS Salud Total y Colpensiones</w:t>
      </w:r>
      <w:r w:rsidRPr="7209F3C2" w:rsidR="004F5D51">
        <w:rPr>
          <w:rFonts w:cs="Arial"/>
          <w:lang w:val="es-ES"/>
        </w:rPr>
        <w:t xml:space="preserve">, </w:t>
      </w:r>
      <w:r w:rsidRPr="7209F3C2">
        <w:rPr>
          <w:rFonts w:cs="Arial"/>
          <w:lang w:val="es-ES"/>
        </w:rPr>
        <w:t xml:space="preserve">donde indica que ha cumplido con la obligación de pago de los aportes al sistema de seguridad social (pensión, salud y ARL), según lo señalado en el artículo 50 de la Ley 789 de 2002 y el artículo 1° de la Ley 828 de 2003, cuyos pagos se ajustan a los porcentajes establecidos, </w:t>
      </w:r>
      <w:r w:rsidRPr="7209F3C2" w:rsidR="001B12A4">
        <w:rPr>
          <w:rFonts w:cs="Arial"/>
          <w:lang w:val="es-ES"/>
        </w:rPr>
        <w:t>así:</w:t>
      </w:r>
    </w:p>
    <w:p w:rsidR="003F7746" w:rsidP="003F7746" w:rsidRDefault="003F7746" w14:paraId="29C6FD35" w14:textId="77777777">
      <w:pPr>
        <w:jc w:val="both"/>
        <w:rPr>
          <w:rFonts w:ascii="Arial Nova Light" w:hAnsi="Arial Nova Light"/>
          <w:lang w:val="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878"/>
        <w:gridCol w:w="1879"/>
        <w:gridCol w:w="1879"/>
        <w:gridCol w:w="1879"/>
        <w:gridCol w:w="1879"/>
      </w:tblGrid>
      <w:tr w:rsidR="003F7746" w:rsidTr="3E7EE7AA" w14:paraId="3CEA00ED" w14:textId="77777777">
        <w:tc>
          <w:tcPr>
            <w:tcW w:w="1000" w:type="pct"/>
          </w:tcPr>
          <w:p w:rsidRPr="005A12EC" w:rsidR="003F7746" w:rsidP="008F35D6" w:rsidRDefault="003F7746" w14:paraId="51ECAD20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Mes y año</w:t>
            </w:r>
          </w:p>
        </w:tc>
        <w:tc>
          <w:tcPr>
            <w:tcW w:w="1000" w:type="pct"/>
          </w:tcPr>
          <w:p w:rsidRPr="005A12EC" w:rsidR="003F7746" w:rsidP="008F35D6" w:rsidRDefault="003F7746" w14:paraId="7FBA7A6A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Número de planilla</w:t>
            </w:r>
          </w:p>
        </w:tc>
        <w:tc>
          <w:tcPr>
            <w:tcW w:w="1000" w:type="pct"/>
          </w:tcPr>
          <w:p w:rsidRPr="005A12EC" w:rsidR="003F7746" w:rsidP="008F35D6" w:rsidRDefault="003F7746" w14:paraId="2FF733E3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Salud</w:t>
            </w:r>
          </w:p>
        </w:tc>
        <w:tc>
          <w:tcPr>
            <w:tcW w:w="1000" w:type="pct"/>
          </w:tcPr>
          <w:p w:rsidRPr="005A12EC" w:rsidR="003F7746" w:rsidP="008F35D6" w:rsidRDefault="003F7746" w14:paraId="398E5D36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Pensión</w:t>
            </w:r>
          </w:p>
        </w:tc>
        <w:tc>
          <w:tcPr>
            <w:tcW w:w="1000" w:type="pct"/>
          </w:tcPr>
          <w:p w:rsidRPr="005A12EC" w:rsidR="003F7746" w:rsidP="008F35D6" w:rsidRDefault="003F7746" w14:paraId="259AC0FA" w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ARL</w:t>
            </w:r>
          </w:p>
        </w:tc>
      </w:tr>
      <w:tr w:rsidR="008E68C6" w:rsidTr="3E7EE7AA" w14:paraId="03A54861" w14:textId="77777777">
        <w:trPr>
          <w:trHeight w:val="300"/>
        </w:trPr>
        <w:tc>
          <w:tcPr>
            <w:tcW w:w="1000" w:type="pct"/>
          </w:tcPr>
          <w:p w:rsidRPr="0075479E" w:rsidR="008E68C6" w:rsidP="00AE1A4F" w:rsidRDefault="001B12A4" w14:paraId="1BB84CD5" w14:textId="6CD85179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Febrero </w:t>
            </w:r>
            <w:r w:rsidR="00AE1A4F">
              <w:rPr>
                <w:rFonts w:cs="Arial"/>
                <w:bCs/>
                <w:sz w:val="18"/>
                <w:szCs w:val="18"/>
              </w:rPr>
              <w:t>2026</w:t>
            </w:r>
          </w:p>
        </w:tc>
        <w:tc>
          <w:tcPr>
            <w:tcW w:w="1000" w:type="pct"/>
          </w:tcPr>
          <w:p w:rsidRPr="001B12A4" w:rsidR="008E68C6" w:rsidP="00AE1A4F" w:rsidRDefault="001B12A4" w14:paraId="08684739" w14:textId="7EC8B65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12A4">
              <w:rPr>
                <w:rFonts w:cs="Arial"/>
                <w:sz w:val="16"/>
                <w:szCs w:val="16"/>
              </w:rPr>
              <w:t>9499986235</w:t>
            </w:r>
          </w:p>
        </w:tc>
        <w:tc>
          <w:tcPr>
            <w:tcW w:w="1000" w:type="pct"/>
          </w:tcPr>
          <w:p w:rsidRPr="001B12A4" w:rsidR="008E68C6" w:rsidP="3E7EE7AA" w:rsidRDefault="001B12A4" w14:paraId="2380FFE5" w14:textId="43910611">
            <w:pPr>
              <w:jc w:val="center"/>
              <w:rPr>
                <w:rFonts w:cs="Arial"/>
                <w:sz w:val="16"/>
                <w:szCs w:val="16"/>
                <w:lang w:val="es-ES"/>
              </w:rPr>
            </w:pPr>
            <w:r w:rsidRPr="001B12A4">
              <w:rPr>
                <w:rFonts w:cs="Arial"/>
                <w:sz w:val="16"/>
                <w:szCs w:val="16"/>
              </w:rPr>
              <w:t>$222.</w:t>
            </w:r>
            <w:r w:rsidR="00AD1FBB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000" w:type="pct"/>
          </w:tcPr>
          <w:p w:rsidRPr="001B12A4" w:rsidR="008E68C6" w:rsidP="00AE1A4F" w:rsidRDefault="001B12A4" w14:paraId="26E5B1C9" w14:textId="169D77FD">
            <w:pPr>
              <w:jc w:val="center"/>
              <w:rPr>
                <w:rFonts w:cs="Arial"/>
                <w:sz w:val="16"/>
                <w:szCs w:val="16"/>
              </w:rPr>
            </w:pPr>
            <w:r w:rsidRPr="001B12A4">
              <w:rPr>
                <w:rFonts w:cs="Arial"/>
                <w:sz w:val="16"/>
                <w:szCs w:val="16"/>
              </w:rPr>
              <w:t>$284.</w:t>
            </w:r>
            <w:r w:rsidR="00AD1FBB">
              <w:rPr>
                <w:rFonts w:cs="Arial"/>
                <w:sz w:val="16"/>
                <w:szCs w:val="16"/>
              </w:rPr>
              <w:t>900</w:t>
            </w:r>
          </w:p>
        </w:tc>
        <w:tc>
          <w:tcPr>
            <w:tcW w:w="1000" w:type="pct"/>
          </w:tcPr>
          <w:p w:rsidRPr="001B12A4" w:rsidR="008E68C6" w:rsidP="00AE1A4F" w:rsidRDefault="00AE1A4F" w14:paraId="54E22B55" w14:textId="58337713">
            <w:pPr>
              <w:jc w:val="center"/>
              <w:rPr>
                <w:rFonts w:eastAsia="Arial" w:cs="Arial"/>
                <w:sz w:val="16"/>
                <w:szCs w:val="16"/>
              </w:rPr>
            </w:pPr>
            <w:r w:rsidRPr="001B12A4">
              <w:rPr>
                <w:rFonts w:eastAsia="Arial" w:cs="Arial"/>
                <w:sz w:val="16"/>
                <w:szCs w:val="16"/>
                <w:lang w:val="es-ES"/>
              </w:rPr>
              <w:t>$9,</w:t>
            </w:r>
            <w:r w:rsidR="00AD1FBB">
              <w:rPr>
                <w:rFonts w:eastAsia="Arial" w:cs="Arial"/>
                <w:sz w:val="16"/>
                <w:szCs w:val="16"/>
                <w:lang w:val="es-ES"/>
              </w:rPr>
              <w:t>300</w:t>
            </w:r>
          </w:p>
        </w:tc>
      </w:tr>
    </w:tbl>
    <w:p w:rsidR="003F7746" w:rsidP="00AE1A4F" w:rsidRDefault="003F7746" w14:paraId="26B9482B" w14:textId="77777777">
      <w:pPr>
        <w:jc w:val="center"/>
        <w:rPr>
          <w:rFonts w:cs="Arial"/>
          <w:b/>
          <w:sz w:val="16"/>
          <w:szCs w:val="16"/>
        </w:rPr>
      </w:pPr>
    </w:p>
    <w:p w:rsidR="003F7746" w:rsidP="003F7746" w:rsidRDefault="003F7746" w14:paraId="2D124FB9" w14:textId="77777777">
      <w:pPr>
        <w:jc w:val="both"/>
        <w:rPr>
          <w:rFonts w:cs="Arial"/>
          <w:b/>
          <w:sz w:val="16"/>
          <w:szCs w:val="16"/>
        </w:rPr>
      </w:pPr>
    </w:p>
    <w:p w:rsidRPr="005A12EC" w:rsidR="003F7746" w:rsidP="003F7746" w:rsidRDefault="003F7746" w14:paraId="3289253B" w14:textId="67981C1F">
      <w:pPr>
        <w:jc w:val="both"/>
        <w:rPr>
          <w:rFonts w:cs="Arial"/>
          <w:bCs/>
        </w:rPr>
      </w:pPr>
      <w:r w:rsidRPr="005A12EC">
        <w:rPr>
          <w:rFonts w:cs="Arial"/>
          <w:b/>
        </w:rPr>
        <w:t>Persona jurídica:</w:t>
      </w:r>
      <w:r w:rsidRPr="005A12EC">
        <w:rPr>
          <w:rFonts w:cs="Arial"/>
          <w:bCs/>
        </w:rPr>
        <w:t xml:space="preserve"> Entrega certificación de Seguridad Social y Aportes Parafiscales.  SI </w:t>
      </w:r>
      <w:sdt>
        <w:sdtPr>
          <w:rPr>
            <w:rFonts w:cs="Arial"/>
            <w:bCs/>
          </w:rPr>
          <w:id w:val="74122436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E1A4F">
            <w:rPr>
              <w:rFonts w:hint="eastAsia" w:ascii="MS Gothic" w:hAnsi="MS Gothic" w:eastAsia="MS Gothic" w:cs="Arial"/>
              <w:bCs/>
            </w:rPr>
            <w:t>☒</w:t>
          </w:r>
        </w:sdtContent>
      </w:sdt>
      <w:r w:rsidRPr="005A12EC">
        <w:rPr>
          <w:rFonts w:cs="Arial"/>
          <w:bCs/>
        </w:rPr>
        <w:t xml:space="preserve">   NO </w:t>
      </w:r>
      <w:sdt>
        <w:sdtPr>
          <w:rPr>
            <w:rFonts w:cs="Arial"/>
            <w:bCs/>
          </w:rPr>
          <w:id w:val="8715792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1A4F">
            <w:rPr>
              <w:rFonts w:hint="eastAsia" w:ascii="MS Gothic" w:hAnsi="MS Gothic" w:eastAsia="MS Gothic" w:cs="Arial"/>
              <w:bCs/>
            </w:rPr>
            <w:t>☐</w:t>
          </w:r>
        </w:sdtContent>
      </w:sdt>
    </w:p>
    <w:p w:rsidR="00127C0F" w:rsidP="00E42ACA" w:rsidRDefault="00127C0F" w14:paraId="5D205D6C" w14:textId="77777777">
      <w:pPr>
        <w:rPr>
          <w:rFonts w:cs="Arial"/>
          <w:b/>
          <w:sz w:val="16"/>
          <w:szCs w:val="16"/>
        </w:rPr>
      </w:pPr>
    </w:p>
    <w:p w:rsidR="00FB6D1A" w:rsidP="00E42ACA" w:rsidRDefault="00127C0F" w14:paraId="6220D2C8" w14:textId="309D2B0F">
      <w:pPr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NOTA: SE ANEXA CERTIFICACIÓN DE SALUD Y NO PAGO DE PLANILLA POR NUEVO CONTRATO.</w:t>
      </w:r>
    </w:p>
    <w:p w:rsidR="00127C0F" w:rsidP="00E42ACA" w:rsidRDefault="00127C0F" w14:paraId="2B3A669C" w14:textId="77777777">
      <w:pPr>
        <w:rPr>
          <w:rFonts w:cs="Arial"/>
          <w:b/>
          <w:sz w:val="16"/>
          <w:szCs w:val="16"/>
        </w:rPr>
      </w:pPr>
    </w:p>
    <w:p w:rsidR="00FB6D1A" w:rsidP="00E42ACA" w:rsidRDefault="00FB6D1A" w14:paraId="680234C2" w14:textId="77777777">
      <w:pPr>
        <w:rPr>
          <w:rFonts w:cs="Arial"/>
          <w:b/>
          <w:sz w:val="16"/>
          <w:szCs w:val="16"/>
        </w:rPr>
      </w:pPr>
    </w:p>
    <w:p w:rsidRPr="00B35568" w:rsidR="00FB6D1A" w:rsidP="00542F87" w:rsidRDefault="00FB6D1A" w14:paraId="0FFF3C64" w14:textId="0DAC919D">
      <w:pPr>
        <w:pStyle w:val="Prrafodelista"/>
        <w:numPr>
          <w:ilvl w:val="0"/>
          <w:numId w:val="52"/>
        </w:numPr>
        <w:rPr>
          <w:rFonts w:cs="Arial"/>
          <w:b/>
          <w:sz w:val="18"/>
          <w:szCs w:val="18"/>
        </w:rPr>
      </w:pPr>
      <w:r w:rsidRPr="00B35568">
        <w:rPr>
          <w:rFonts w:cs="Arial"/>
          <w:b/>
          <w:sz w:val="18"/>
          <w:szCs w:val="18"/>
        </w:rPr>
        <w:t>¿EL CONTRATISTA PUBLIC</w:t>
      </w:r>
      <w:r w:rsidR="00F52E74">
        <w:rPr>
          <w:rFonts w:cs="Arial"/>
          <w:b/>
          <w:sz w:val="18"/>
          <w:szCs w:val="18"/>
        </w:rPr>
        <w:t>Ó</w:t>
      </w:r>
      <w:r w:rsidRPr="00B35568">
        <w:rPr>
          <w:rFonts w:cs="Arial"/>
          <w:b/>
          <w:sz w:val="18"/>
          <w:szCs w:val="18"/>
        </w:rPr>
        <w:t xml:space="preserve"> LOS DOCUMENTOS DE EJECUCIÓN </w:t>
      </w:r>
      <w:r w:rsidRPr="00B35568" w:rsidR="009D3847">
        <w:rPr>
          <w:rFonts w:cs="Arial"/>
          <w:b/>
          <w:sz w:val="18"/>
          <w:szCs w:val="18"/>
        </w:rPr>
        <w:t>EN EL SECOP</w:t>
      </w:r>
      <w:r w:rsidRPr="00B35568">
        <w:rPr>
          <w:rFonts w:cs="Arial"/>
          <w:b/>
          <w:sz w:val="18"/>
          <w:szCs w:val="18"/>
        </w:rPr>
        <w:t>?</w:t>
      </w:r>
    </w:p>
    <w:p w:rsidRPr="00B35568" w:rsidR="00B35568" w:rsidP="00B35568" w:rsidRDefault="00B35568" w14:paraId="438AE0C0" w14:textId="77777777">
      <w:pPr>
        <w:pStyle w:val="Prrafodelista"/>
        <w:rPr>
          <w:rFonts w:cs="Arial"/>
          <w:b/>
          <w:sz w:val="16"/>
          <w:szCs w:val="16"/>
        </w:rPr>
      </w:pPr>
    </w:p>
    <w:p w:rsidR="00FB6D1A" w:rsidP="00FB6D1A" w:rsidRDefault="00FB6D1A" w14:paraId="4DBC86AB" w14:textId="77777777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707"/>
        <w:gridCol w:w="3273"/>
        <w:gridCol w:w="3414"/>
      </w:tblGrid>
      <w:tr w:rsidRPr="00042BE1" w:rsidR="00B35568" w:rsidTr="00C2465F" w14:paraId="2ACC7EC3" w14:textId="77777777">
        <w:trPr>
          <w:trHeight w:val="479"/>
        </w:trPr>
        <w:tc>
          <w:tcPr>
            <w:tcW w:w="1441" w:type="pct"/>
            <w:vAlign w:val="center"/>
          </w:tcPr>
          <w:p w:rsidRPr="00042BE1" w:rsidR="00B35568" w:rsidP="00C2465F" w:rsidRDefault="00B35568" w14:paraId="04A4A84C" w14:textId="60D0FD28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Pr="00042BE1">
              <w:rPr>
                <w:rFonts w:cs="Arial"/>
                <w:b/>
                <w:sz w:val="16"/>
                <w:szCs w:val="16"/>
              </w:rPr>
              <w:t>SI</w:t>
            </w: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="00C7407D">
              <w:rPr>
                <w:rFonts w:cs="Arial"/>
                <w:b/>
                <w:sz w:val="16"/>
                <w:szCs w:val="16"/>
              </w:rPr>
              <w:t>X</w:t>
            </w:r>
          </w:p>
        </w:tc>
        <w:tc>
          <w:tcPr>
            <w:tcW w:w="1742" w:type="pct"/>
            <w:vAlign w:val="center"/>
          </w:tcPr>
          <w:p w:rsidRPr="00042BE1" w:rsidR="00B35568" w:rsidP="00C2465F" w:rsidRDefault="00B35568" w14:paraId="3BD92634" w14:textId="1C50A46C">
            <w:pPr>
              <w:ind w:left="60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Pr="00042BE1" w:rsidR="00972B7C">
              <w:rPr>
                <w:rFonts w:cs="Arial"/>
                <w:b/>
                <w:sz w:val="16"/>
                <w:szCs w:val="16"/>
              </w:rPr>
              <w:t>NO</w:t>
            </w:r>
            <w:r w:rsidR="00972B7C">
              <w:rPr>
                <w:rFonts w:cs="Arial"/>
                <w:b/>
                <w:sz w:val="16"/>
                <w:szCs w:val="16"/>
              </w:rPr>
              <w:t xml:space="preserve"> _</w:t>
            </w:r>
            <w:r>
              <w:rPr>
                <w:rFonts w:cs="Arial"/>
                <w:b/>
                <w:sz w:val="16"/>
                <w:szCs w:val="16"/>
              </w:rPr>
              <w:t>__________</w:t>
            </w:r>
          </w:p>
        </w:tc>
        <w:tc>
          <w:tcPr>
            <w:tcW w:w="1818" w:type="pct"/>
            <w:vAlign w:val="center"/>
          </w:tcPr>
          <w:p w:rsidRPr="00042BE1" w:rsidR="00B35568" w:rsidP="00C2465F" w:rsidRDefault="00B35568" w14:paraId="149B7462" w14:textId="77777777">
            <w:pPr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</w:pPr>
            <w:r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  <w:t xml:space="preserve">    </w:t>
            </w:r>
            <w:r w:rsidRPr="00042BE1"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  <w:t>NO APLICA</w:t>
            </w:r>
            <w:r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  <w:t xml:space="preserve">  ______________</w:t>
            </w:r>
          </w:p>
        </w:tc>
      </w:tr>
    </w:tbl>
    <w:p w:rsidR="00B35568" w:rsidP="00FB6D1A" w:rsidRDefault="00B35568" w14:paraId="5F41CD17" w14:textId="77777777">
      <w:pPr>
        <w:rPr>
          <w:rFonts w:cs="Arial"/>
          <w:b/>
          <w:sz w:val="16"/>
          <w:szCs w:val="16"/>
        </w:rPr>
      </w:pPr>
    </w:p>
    <w:p w:rsidRPr="00436D22" w:rsidR="00B35568" w:rsidP="00FB6D1A" w:rsidRDefault="00B35568" w14:paraId="30E2B774" w14:textId="77777777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394"/>
      </w:tblGrid>
      <w:tr w:rsidRPr="00436D22" w:rsidR="009D3847" w:rsidTr="00BD2685" w14:paraId="4E2EFADA" w14:textId="77777777">
        <w:trPr>
          <w:trHeight w:val="202"/>
        </w:trPr>
        <w:tc>
          <w:tcPr>
            <w:tcW w:w="5000" w:type="pct"/>
          </w:tcPr>
          <w:p w:rsidRPr="00436D22" w:rsidR="002660E1" w:rsidP="00BD2685" w:rsidRDefault="002660E1" w14:paraId="2CDEFD11" w14:textId="0327C247">
            <w:pPr>
              <w:jc w:val="both"/>
              <w:rPr>
                <w:rFonts w:cs="Arial"/>
                <w:iCs/>
                <w:sz w:val="16"/>
                <w:szCs w:val="16"/>
              </w:rPr>
            </w:pPr>
          </w:p>
          <w:p w:rsidRPr="00436D22" w:rsidR="009D3847" w:rsidP="00467617" w:rsidRDefault="00E656C3" w14:paraId="0DC76D92" w14:textId="150DE238">
            <w:pPr>
              <w:jc w:val="both"/>
              <w:rPr>
                <w:rFonts w:cs="Arial"/>
                <w:iCs/>
                <w:sz w:val="16"/>
                <w:szCs w:val="16"/>
              </w:rPr>
            </w:pPr>
            <w:r w:rsidRPr="00436D22">
              <w:rPr>
                <w:rFonts w:cs="Arial"/>
                <w:iCs/>
                <w:sz w:val="16"/>
                <w:szCs w:val="16"/>
              </w:rPr>
              <w:t xml:space="preserve">SE DEJA CONSTANCIA QUE A LA FIRMA DEL PRESENTE INFORME DE SUPERVISIÓN, EL CONTRATISTA HA </w:t>
            </w:r>
            <w:r w:rsidRPr="00436D22" w:rsidR="00467617">
              <w:rPr>
                <w:rFonts w:cs="Arial"/>
                <w:iCs/>
                <w:sz w:val="16"/>
                <w:szCs w:val="16"/>
              </w:rPr>
              <w:t>CARGADO DENTRO DEL SECOP II LOS INFORMES Y DOCUMENTOS DE EJECUCIÓN CORRESPONDIENTES</w:t>
            </w:r>
            <w:r w:rsidRPr="00436D22" w:rsidR="009E617E">
              <w:rPr>
                <w:rFonts w:cs="Arial"/>
                <w:iCs/>
                <w:sz w:val="16"/>
                <w:szCs w:val="16"/>
              </w:rPr>
              <w:t xml:space="preserve"> A LA FECHA</w:t>
            </w:r>
            <w:r w:rsidRPr="00436D22" w:rsidR="00467617">
              <w:rPr>
                <w:rFonts w:cs="Arial"/>
                <w:iCs/>
                <w:sz w:val="16"/>
                <w:szCs w:val="16"/>
              </w:rPr>
              <w:t xml:space="preserve"> Y QUE LA SUPERVISIÓN DEL CONTRATO HA APROBADO LOS MISMOS DENTRO DE LA PLATAFORMA.</w:t>
            </w:r>
          </w:p>
          <w:p w:rsidRPr="00436D22" w:rsidR="00467617" w:rsidP="00467617" w:rsidRDefault="00467617" w14:paraId="3F44D1BC" w14:textId="2422004E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CD72BA" w:rsidP="00CD72BA" w:rsidRDefault="00CD72BA" w14:paraId="05706B84" w14:textId="4A0EEB0E">
      <w:pPr>
        <w:rPr>
          <w:rFonts w:cs="Arial"/>
          <w:b/>
          <w:sz w:val="16"/>
          <w:szCs w:val="16"/>
        </w:rPr>
      </w:pPr>
    </w:p>
    <w:p w:rsidR="00CD72BA" w:rsidP="00CD72BA" w:rsidRDefault="00CD72BA" w14:paraId="44D95436" w14:textId="77777777">
      <w:pPr>
        <w:rPr>
          <w:rFonts w:cs="Arial"/>
          <w:b/>
          <w:sz w:val="16"/>
          <w:szCs w:val="16"/>
        </w:rPr>
      </w:pPr>
    </w:p>
    <w:p w:rsidR="005F6014" w:rsidP="005F6014" w:rsidRDefault="005F6014" w14:paraId="62A26B93" w14:textId="77777777">
      <w:pPr>
        <w:rPr>
          <w:rFonts w:cs="Arial"/>
          <w:b/>
          <w:sz w:val="16"/>
          <w:szCs w:val="16"/>
        </w:rPr>
      </w:pPr>
    </w:p>
    <w:p w:rsidRPr="00C035F1" w:rsidR="005F6014" w:rsidP="00542F87" w:rsidRDefault="00F07D05" w14:paraId="3A087B7F" w14:textId="33922C62">
      <w:pPr>
        <w:pStyle w:val="Prrafodelista"/>
        <w:numPr>
          <w:ilvl w:val="0"/>
          <w:numId w:val="52"/>
        </w:numPr>
        <w:rPr>
          <w:rFonts w:cs="Arial"/>
          <w:b/>
          <w:sz w:val="18"/>
          <w:szCs w:val="18"/>
        </w:rPr>
      </w:pPr>
      <w:bookmarkStart w:name="_Hlk181195584" w:id="0"/>
      <w:r w:rsidRPr="00C035F1">
        <w:rPr>
          <w:rFonts w:cs="Arial"/>
          <w:b/>
          <w:sz w:val="18"/>
          <w:szCs w:val="18"/>
        </w:rPr>
        <w:t>CUMPLIMIENTO SISTEMA DE</w:t>
      </w:r>
      <w:r w:rsidRPr="00C035F1" w:rsidR="000E7520">
        <w:rPr>
          <w:rFonts w:cs="Arial"/>
          <w:b/>
          <w:sz w:val="18"/>
          <w:szCs w:val="18"/>
        </w:rPr>
        <w:t xml:space="preserve"> GESTION DE</w:t>
      </w:r>
      <w:r w:rsidRPr="00C035F1">
        <w:rPr>
          <w:rFonts w:cs="Arial"/>
          <w:b/>
          <w:sz w:val="18"/>
          <w:szCs w:val="18"/>
        </w:rPr>
        <w:t xml:space="preserve"> SEGURIDAD</w:t>
      </w:r>
      <w:r w:rsidRPr="00C035F1" w:rsidR="000E7520">
        <w:rPr>
          <w:rFonts w:cs="Arial"/>
          <w:b/>
          <w:sz w:val="18"/>
          <w:szCs w:val="18"/>
        </w:rPr>
        <w:t xml:space="preserve"> Y SALUD EN EL TRABAJO</w:t>
      </w:r>
      <w:r w:rsidRPr="00C035F1">
        <w:rPr>
          <w:rFonts w:cs="Arial"/>
          <w:b/>
          <w:sz w:val="18"/>
          <w:szCs w:val="18"/>
        </w:rPr>
        <w:t xml:space="preserve"> </w:t>
      </w:r>
      <w:r w:rsidRPr="00C035F1" w:rsidR="000E7520">
        <w:rPr>
          <w:rFonts w:cs="Arial"/>
          <w:b/>
          <w:sz w:val="18"/>
          <w:szCs w:val="18"/>
        </w:rPr>
        <w:t xml:space="preserve">- </w:t>
      </w:r>
      <w:r w:rsidRPr="00C035F1">
        <w:rPr>
          <w:rFonts w:cs="Arial"/>
          <w:b/>
          <w:sz w:val="18"/>
          <w:szCs w:val="18"/>
        </w:rPr>
        <w:t>SST</w:t>
      </w:r>
    </w:p>
    <w:p w:rsidRPr="00C035F1" w:rsidR="005F6014" w:rsidP="005F6014" w:rsidRDefault="005F6014" w14:paraId="72767C11" w14:textId="77777777">
      <w:pPr>
        <w:rPr>
          <w:rFonts w:cs="Arial"/>
          <w:b/>
          <w:sz w:val="16"/>
          <w:szCs w:val="16"/>
        </w:rPr>
      </w:pPr>
    </w:p>
    <w:p w:rsidRPr="00C035F1" w:rsidR="005F6014" w:rsidP="005F6014" w:rsidRDefault="005F6014" w14:paraId="46829C93" w14:textId="77777777">
      <w:pPr>
        <w:rPr>
          <w:rFonts w:cs="Arial"/>
          <w:b/>
          <w:sz w:val="16"/>
          <w:szCs w:val="16"/>
        </w:rPr>
      </w:pPr>
    </w:p>
    <w:p w:rsidRPr="00C035F1" w:rsidR="005F6014" w:rsidP="005F6014" w:rsidRDefault="00F07D05" w14:paraId="1BBD8BBF" w14:textId="3D2ED12C">
      <w:pPr>
        <w:rPr>
          <w:rFonts w:cs="Arial"/>
          <w:b/>
          <w:sz w:val="18"/>
          <w:szCs w:val="18"/>
        </w:rPr>
      </w:pPr>
      <w:bookmarkStart w:name="_Hlk181179704" w:id="1"/>
      <w:r w:rsidRPr="00C035F1">
        <w:rPr>
          <w:rFonts w:cs="Arial"/>
          <w:b/>
          <w:sz w:val="18"/>
          <w:szCs w:val="18"/>
        </w:rPr>
        <w:t xml:space="preserve">10.1. </w:t>
      </w:r>
      <w:r w:rsidRPr="00C035F1" w:rsidR="005F6014">
        <w:rPr>
          <w:rFonts w:cs="Arial"/>
          <w:b/>
          <w:sz w:val="18"/>
          <w:szCs w:val="18"/>
        </w:rPr>
        <w:t xml:space="preserve">¿EL CONTRATISTA ENTREGÓ SOPORTES DE ASISTENCIA A LA INDUCCIÓN DEL SISTEMA DE GESTIÓN DE SEGURIDAD Y SALUD EN EL TRABAJO AL INICIO DEL CONTRATO? </w:t>
      </w:r>
    </w:p>
    <w:p w:rsidRPr="00C035F1" w:rsidR="005F6014" w:rsidP="005F6014" w:rsidRDefault="005F6014" w14:paraId="51A6D7C8" w14:textId="77777777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707"/>
        <w:gridCol w:w="3273"/>
        <w:gridCol w:w="3414"/>
      </w:tblGrid>
      <w:tr w:rsidRPr="00C035F1" w:rsidR="000E7520" w:rsidTr="00C2465F" w14:paraId="5EDD59FF" w14:textId="77777777">
        <w:trPr>
          <w:trHeight w:val="479"/>
        </w:trPr>
        <w:tc>
          <w:tcPr>
            <w:tcW w:w="1441" w:type="pct"/>
            <w:vAlign w:val="center"/>
          </w:tcPr>
          <w:p w:rsidRPr="00C035F1" w:rsidR="000E7520" w:rsidP="00C2465F" w:rsidRDefault="000E7520" w14:paraId="237F41F2" w14:textId="00335652">
            <w:pPr>
              <w:rPr>
                <w:rFonts w:cs="Arial"/>
                <w:b/>
                <w:sz w:val="16"/>
                <w:szCs w:val="16"/>
              </w:rPr>
            </w:pPr>
            <w:r w:rsidRPr="00C035F1">
              <w:rPr>
                <w:rFonts w:cs="Arial"/>
                <w:b/>
                <w:sz w:val="16"/>
                <w:szCs w:val="16"/>
              </w:rPr>
              <w:t xml:space="preserve">   SI   ____</w:t>
            </w:r>
            <w:r w:rsidRPr="00972B7C" w:rsidR="00972B7C"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  <w:t xml:space="preserve"> </w:t>
            </w:r>
            <w:r w:rsidRPr="00972B7C" w:rsidR="00972B7C">
              <w:rPr>
                <w:rFonts w:cs="Arial"/>
                <w:b/>
                <w:sz w:val="16"/>
                <w:szCs w:val="16"/>
                <w:lang w:val="es-ES"/>
              </w:rPr>
              <w:t>X</w:t>
            </w:r>
            <w:r w:rsidRPr="00972B7C" w:rsidR="00972B7C"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C035F1">
              <w:rPr>
                <w:rFonts w:cs="Arial"/>
                <w:b/>
                <w:sz w:val="16"/>
                <w:szCs w:val="16"/>
              </w:rPr>
              <w:t>_______</w:t>
            </w:r>
          </w:p>
        </w:tc>
        <w:tc>
          <w:tcPr>
            <w:tcW w:w="1742" w:type="pct"/>
            <w:vAlign w:val="center"/>
          </w:tcPr>
          <w:p w:rsidRPr="00C035F1" w:rsidR="000E7520" w:rsidP="00C2465F" w:rsidRDefault="000E7520" w14:paraId="6411AE03" w14:textId="77777777">
            <w:pPr>
              <w:ind w:left="600"/>
              <w:rPr>
                <w:rFonts w:cs="Arial"/>
                <w:b/>
                <w:sz w:val="16"/>
                <w:szCs w:val="16"/>
              </w:rPr>
            </w:pPr>
            <w:r w:rsidRPr="00C035F1">
              <w:rPr>
                <w:rFonts w:cs="Arial"/>
                <w:b/>
                <w:sz w:val="16"/>
                <w:szCs w:val="16"/>
              </w:rPr>
              <w:t xml:space="preserve">   </w:t>
            </w:r>
            <w:proofErr w:type="gramStart"/>
            <w:r w:rsidRPr="00C035F1">
              <w:rPr>
                <w:rFonts w:cs="Arial"/>
                <w:b/>
                <w:sz w:val="16"/>
                <w:szCs w:val="16"/>
              </w:rPr>
              <w:t>NO  _</w:t>
            </w:r>
            <w:proofErr w:type="gramEnd"/>
            <w:r w:rsidRPr="00C035F1">
              <w:rPr>
                <w:rFonts w:cs="Arial"/>
                <w:b/>
                <w:sz w:val="16"/>
                <w:szCs w:val="16"/>
              </w:rPr>
              <w:t>__________</w:t>
            </w:r>
          </w:p>
        </w:tc>
        <w:tc>
          <w:tcPr>
            <w:tcW w:w="1818" w:type="pct"/>
            <w:vAlign w:val="center"/>
          </w:tcPr>
          <w:p w:rsidRPr="00C035F1" w:rsidR="000E7520" w:rsidP="00C2465F" w:rsidRDefault="000E7520" w14:paraId="154DA5C6" w14:textId="242C976F">
            <w:pPr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</w:pPr>
            <w:r w:rsidRPr="00C035F1"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  <w:t xml:space="preserve">    NO APLICA </w:t>
            </w:r>
            <w:r w:rsidR="00972B7C"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  <w:t>__________________</w:t>
            </w:r>
          </w:p>
        </w:tc>
      </w:tr>
    </w:tbl>
    <w:p w:rsidRPr="00C035F1" w:rsidR="005F6014" w:rsidP="005F6014" w:rsidRDefault="005F6014" w14:paraId="08B0F2BE" w14:textId="77777777">
      <w:pPr>
        <w:rPr>
          <w:rFonts w:cs="Arial"/>
          <w:b/>
          <w:sz w:val="16"/>
          <w:szCs w:val="16"/>
        </w:rPr>
      </w:pPr>
    </w:p>
    <w:p w:rsidRPr="00C035F1" w:rsidR="000E7520" w:rsidP="005F6014" w:rsidRDefault="000E7520" w14:paraId="4EA0C463" w14:textId="77777777">
      <w:pPr>
        <w:rPr>
          <w:rFonts w:cs="Arial"/>
          <w:b/>
          <w:sz w:val="16"/>
          <w:szCs w:val="16"/>
        </w:rPr>
      </w:pPr>
    </w:p>
    <w:p w:rsidRPr="00C035F1" w:rsidR="005F6014" w:rsidP="005F6014" w:rsidRDefault="005F6014" w14:paraId="4ED96307" w14:textId="77777777">
      <w:pPr>
        <w:rPr>
          <w:rFonts w:cs="Arial"/>
          <w:b/>
          <w:sz w:val="16"/>
          <w:szCs w:val="16"/>
        </w:rPr>
      </w:pPr>
    </w:p>
    <w:p w:rsidRPr="00C035F1" w:rsidR="005F6014" w:rsidP="005F6014" w:rsidRDefault="005F6014" w14:paraId="04B8F477" w14:textId="77777777">
      <w:pPr>
        <w:jc w:val="both"/>
        <w:rPr>
          <w:rFonts w:cs="Arial"/>
          <w:b/>
          <w:sz w:val="16"/>
          <w:szCs w:val="16"/>
        </w:rPr>
      </w:pPr>
      <w:r w:rsidRPr="00C035F1">
        <w:rPr>
          <w:rFonts w:cs="Arial"/>
          <w:b/>
          <w:sz w:val="16"/>
          <w:szCs w:val="16"/>
        </w:rPr>
        <w:t>NOTA: EL SOPORTE DE ASISTENCIA A LA INDUCCIÓN APLICA SÓLO PARA EL PRIMER PAGO DEL PRESENTE CONTRATO DE PRESTACIÓN DE SERVICIOS PERSONA NATURAL.</w:t>
      </w:r>
    </w:p>
    <w:p w:rsidRPr="00C035F1" w:rsidR="005F6014" w:rsidP="005F6014" w:rsidRDefault="005F6014" w14:paraId="46872271" w14:textId="77777777">
      <w:pPr>
        <w:rPr>
          <w:rFonts w:cs="Arial"/>
          <w:b/>
          <w:sz w:val="16"/>
          <w:szCs w:val="16"/>
        </w:rPr>
      </w:pPr>
    </w:p>
    <w:p w:rsidRPr="00C035F1" w:rsidR="005F6014" w:rsidP="005F6014" w:rsidRDefault="005F6014" w14:paraId="49411F25" w14:textId="77777777">
      <w:pPr>
        <w:rPr>
          <w:rFonts w:cs="Arial"/>
          <w:b/>
          <w:sz w:val="16"/>
          <w:szCs w:val="16"/>
        </w:rPr>
      </w:pPr>
    </w:p>
    <w:p w:rsidRPr="00C035F1" w:rsidR="005F6014" w:rsidP="005F6014" w:rsidRDefault="00F07D05" w14:paraId="62549CF7" w14:textId="7090EF40">
      <w:pPr>
        <w:jc w:val="both"/>
        <w:rPr>
          <w:rFonts w:cs="Arial"/>
          <w:b/>
          <w:sz w:val="18"/>
          <w:szCs w:val="18"/>
        </w:rPr>
      </w:pPr>
      <w:r w:rsidRPr="00C035F1">
        <w:rPr>
          <w:rFonts w:cs="Arial"/>
          <w:b/>
          <w:sz w:val="18"/>
          <w:szCs w:val="18"/>
        </w:rPr>
        <w:t xml:space="preserve">10.2 </w:t>
      </w:r>
      <w:r w:rsidRPr="00C035F1" w:rsidR="009D1E7E">
        <w:rPr>
          <w:rFonts w:cs="Arial"/>
          <w:b/>
          <w:sz w:val="18"/>
          <w:szCs w:val="18"/>
        </w:rPr>
        <w:t xml:space="preserve">¿EL CONTRATISTA ENTREGÓ SOPORTES DE ASISTENCIA Y EVALUACIÓN DE MÍNIMO UNA </w:t>
      </w:r>
      <w:r w:rsidRPr="00C035F1" w:rsidR="009D1E7E">
        <w:rPr>
          <w:rFonts w:cs="Arial"/>
          <w:b/>
          <w:sz w:val="18"/>
          <w:szCs w:val="18"/>
          <w:lang w:val="es-ES_tradnl"/>
        </w:rPr>
        <w:t>CAPACITACIÓN AL MES DICTADA POR EL ÁREA DE SST</w:t>
      </w:r>
      <w:r w:rsidRPr="00C035F1" w:rsidR="009D1E7E">
        <w:rPr>
          <w:rFonts w:cs="Arial"/>
          <w:b/>
          <w:sz w:val="18"/>
          <w:szCs w:val="18"/>
        </w:rPr>
        <w:t xml:space="preserve">?  </w:t>
      </w:r>
    </w:p>
    <w:p w:rsidRPr="00C035F1" w:rsidR="005F6014" w:rsidP="005F6014" w:rsidRDefault="005F6014" w14:paraId="6316975B" w14:textId="77777777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707"/>
        <w:gridCol w:w="3273"/>
        <w:gridCol w:w="3414"/>
      </w:tblGrid>
      <w:tr w:rsidRPr="00C035F1" w:rsidR="000E7520" w:rsidTr="00C2465F" w14:paraId="6C8BF061" w14:textId="77777777">
        <w:trPr>
          <w:trHeight w:val="479"/>
        </w:trPr>
        <w:tc>
          <w:tcPr>
            <w:tcW w:w="1441" w:type="pct"/>
            <w:vAlign w:val="center"/>
          </w:tcPr>
          <w:p w:rsidRPr="00C035F1" w:rsidR="000E7520" w:rsidP="00C2465F" w:rsidRDefault="000E7520" w14:paraId="3EB16469" w14:textId="7E9B85B6">
            <w:pPr>
              <w:rPr>
                <w:rFonts w:cs="Arial"/>
                <w:b/>
                <w:sz w:val="16"/>
                <w:szCs w:val="16"/>
              </w:rPr>
            </w:pPr>
            <w:r w:rsidRPr="00C035F1">
              <w:rPr>
                <w:rFonts w:cs="Arial"/>
                <w:b/>
                <w:sz w:val="16"/>
                <w:szCs w:val="16"/>
              </w:rPr>
              <w:t xml:space="preserve">   SI   </w:t>
            </w:r>
            <w:r w:rsidR="00C7407D">
              <w:rPr>
                <w:rFonts w:cs="Arial"/>
                <w:b/>
                <w:sz w:val="16"/>
                <w:szCs w:val="16"/>
              </w:rPr>
              <w:t>X</w:t>
            </w:r>
          </w:p>
        </w:tc>
        <w:tc>
          <w:tcPr>
            <w:tcW w:w="1742" w:type="pct"/>
            <w:vAlign w:val="center"/>
          </w:tcPr>
          <w:p w:rsidRPr="00C035F1" w:rsidR="000E7520" w:rsidP="00C2465F" w:rsidRDefault="000E7520" w14:paraId="3665D65A" w14:textId="77777777">
            <w:pPr>
              <w:ind w:left="600"/>
              <w:rPr>
                <w:rFonts w:cs="Arial"/>
                <w:b/>
                <w:sz w:val="16"/>
                <w:szCs w:val="16"/>
              </w:rPr>
            </w:pPr>
            <w:r w:rsidRPr="00C035F1">
              <w:rPr>
                <w:rFonts w:cs="Arial"/>
                <w:b/>
                <w:sz w:val="16"/>
                <w:szCs w:val="16"/>
              </w:rPr>
              <w:t xml:space="preserve">   </w:t>
            </w:r>
            <w:proofErr w:type="gramStart"/>
            <w:r w:rsidRPr="00C035F1">
              <w:rPr>
                <w:rFonts w:cs="Arial"/>
                <w:b/>
                <w:sz w:val="16"/>
                <w:szCs w:val="16"/>
              </w:rPr>
              <w:t>NO  _</w:t>
            </w:r>
            <w:proofErr w:type="gramEnd"/>
            <w:r w:rsidRPr="00C035F1">
              <w:rPr>
                <w:rFonts w:cs="Arial"/>
                <w:b/>
                <w:sz w:val="16"/>
                <w:szCs w:val="16"/>
              </w:rPr>
              <w:t>__________</w:t>
            </w:r>
          </w:p>
        </w:tc>
        <w:tc>
          <w:tcPr>
            <w:tcW w:w="1818" w:type="pct"/>
            <w:vAlign w:val="center"/>
          </w:tcPr>
          <w:p w:rsidRPr="00C035F1" w:rsidR="000E7520" w:rsidP="00C2465F" w:rsidRDefault="000E7520" w14:paraId="7BDD1C19" w14:textId="77777777">
            <w:pPr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</w:pPr>
            <w:r w:rsidRPr="00C035F1">
              <w:rPr>
                <w:rFonts w:cs="Arial"/>
                <w:b/>
                <w:noProof/>
                <w:sz w:val="16"/>
                <w:szCs w:val="16"/>
                <w:lang w:val="es-ES" w:eastAsia="es-ES"/>
              </w:rPr>
              <w:t xml:space="preserve">    NO APLICA  ______________</w:t>
            </w:r>
          </w:p>
        </w:tc>
      </w:tr>
    </w:tbl>
    <w:p w:rsidRPr="00C035F1" w:rsidR="005F6014" w:rsidP="005F6014" w:rsidRDefault="005F6014" w14:paraId="74B95FE9" w14:textId="77777777">
      <w:pPr>
        <w:rPr>
          <w:rFonts w:cs="Arial"/>
          <w:b/>
          <w:sz w:val="16"/>
          <w:szCs w:val="16"/>
        </w:rPr>
      </w:pPr>
    </w:p>
    <w:p w:rsidRPr="00C035F1" w:rsidR="005F6014" w:rsidP="005F6014" w:rsidRDefault="005F6014" w14:paraId="73DD8420" w14:textId="77777777">
      <w:pPr>
        <w:rPr>
          <w:rFonts w:cs="Arial"/>
          <w:b/>
          <w:sz w:val="16"/>
          <w:szCs w:val="16"/>
        </w:rPr>
      </w:pPr>
    </w:p>
    <w:p w:rsidRPr="00C035F1" w:rsidR="005F6014" w:rsidP="005F6014" w:rsidRDefault="005F6014" w14:paraId="1422A59B" w14:textId="7557D41A">
      <w:pPr>
        <w:rPr>
          <w:rFonts w:cs="Arial"/>
          <w:b/>
          <w:sz w:val="16"/>
          <w:szCs w:val="16"/>
        </w:rPr>
      </w:pPr>
      <w:r w:rsidRPr="00C035F1">
        <w:rPr>
          <w:rFonts w:cs="Arial"/>
          <w:b/>
          <w:sz w:val="16"/>
          <w:szCs w:val="16"/>
        </w:rPr>
        <w:t xml:space="preserve">NOTA: SOLO APLICA PARA </w:t>
      </w:r>
      <w:r w:rsidRPr="00C035F1" w:rsidR="009D1E7E">
        <w:rPr>
          <w:rFonts w:cs="Arial"/>
          <w:b/>
          <w:sz w:val="16"/>
          <w:szCs w:val="16"/>
        </w:rPr>
        <w:t xml:space="preserve">CONTRATOS </w:t>
      </w:r>
      <w:r w:rsidRPr="00C035F1">
        <w:rPr>
          <w:rFonts w:cs="Arial"/>
          <w:b/>
          <w:sz w:val="16"/>
          <w:szCs w:val="16"/>
        </w:rPr>
        <w:t>PRESTACIÓN DE SERVICIOS PERSONA NATURAL.</w:t>
      </w:r>
    </w:p>
    <w:p w:rsidRPr="00C035F1" w:rsidR="005F6014" w:rsidP="005F6014" w:rsidRDefault="005F6014" w14:paraId="1037E708" w14:textId="77777777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394"/>
      </w:tblGrid>
      <w:tr w:rsidRPr="00C035F1" w:rsidR="005F6014" w:rsidTr="00C2465F" w14:paraId="43C713D5" w14:textId="77777777">
        <w:trPr>
          <w:trHeight w:val="202"/>
        </w:trPr>
        <w:tc>
          <w:tcPr>
            <w:tcW w:w="5000" w:type="pct"/>
          </w:tcPr>
          <w:p w:rsidRPr="00C035F1" w:rsidR="005F6014" w:rsidP="00C2465F" w:rsidRDefault="005F6014" w14:paraId="4BA6C877" w14:textId="77777777">
            <w:pPr>
              <w:jc w:val="both"/>
              <w:rPr>
                <w:rFonts w:cs="Arial"/>
                <w:iCs/>
                <w:sz w:val="16"/>
                <w:szCs w:val="16"/>
              </w:rPr>
            </w:pPr>
          </w:p>
          <w:p w:rsidR="005F6014" w:rsidP="00C2465F" w:rsidRDefault="005F6014" w14:paraId="74C3F28B" w14:textId="2C356027">
            <w:pPr>
              <w:jc w:val="both"/>
              <w:rPr>
                <w:rFonts w:cs="Arial"/>
                <w:sz w:val="16"/>
                <w:szCs w:val="16"/>
              </w:rPr>
            </w:pPr>
            <w:r w:rsidRPr="00C035F1">
              <w:rPr>
                <w:rFonts w:cs="Arial"/>
                <w:iCs/>
                <w:sz w:val="16"/>
                <w:szCs w:val="16"/>
              </w:rPr>
              <w:t xml:space="preserve">SE DEJA CONSTANCIA QUE A LA FIRMA DEL PRESENTE INFORME DE SUPERVISIÓN, EL CONTRATISTA ENTREGÓ AL SUPERVISOR LOS SOPORTES CORRESPONDIENTES, ENUNCIADOS EN EL NUMERAL 10 QUE APLIQUEN, </w:t>
            </w:r>
            <w:r w:rsidRPr="00C035F1">
              <w:rPr>
                <w:rFonts w:cs="Arial"/>
                <w:sz w:val="16"/>
                <w:szCs w:val="16"/>
              </w:rPr>
              <w:t xml:space="preserve">DE CONFORMIDAD CON LO ESTABLECIDO EN EL FORMATO </w:t>
            </w:r>
            <w:hyperlink w:history="1" r:id="rId11">
              <w:r w:rsidRPr="00F2100B" w:rsidR="000E7520">
                <w:rPr>
                  <w:rStyle w:val="Hipervnculo"/>
                  <w:rFonts w:cs="Arial"/>
                  <w:sz w:val="16"/>
                  <w:szCs w:val="16"/>
                </w:rPr>
                <w:t>“CARTA DE COMPROMISO DE SEGURIDAD Y SALUD EN EL TRABAJO” (F546)</w:t>
              </w:r>
            </w:hyperlink>
            <w:r w:rsidRPr="00C035F1">
              <w:rPr>
                <w:rFonts w:cs="Arial"/>
                <w:sz w:val="16"/>
                <w:szCs w:val="16"/>
              </w:rPr>
              <w:t>, FIRMADA AL INICIO DEL CONTRATO DE PRESTACIÓN DE SERVICIOS. ASÍ CÓMO LOS SOPORTES MENSUALES DE ASISTENCIA Y EVALUACIÓN DE LAS CAPACITACIONES DICTADAS POR EL ÁREA DE SST, DURANTE LA EJECUCIÓN DEL CONTRATO DE PRESTACIÓN DE SERVICIOS PERSONA NATURAL.</w:t>
            </w:r>
          </w:p>
          <w:p w:rsidRPr="00C035F1" w:rsidR="00C035F1" w:rsidP="00C2465F" w:rsidRDefault="00C035F1" w14:paraId="58655DA9" w14:textId="75174208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  <w:bookmarkEnd w:id="1"/>
    </w:tbl>
    <w:p w:rsidRPr="00C035F1" w:rsidR="0030262C" w:rsidP="5F48461A" w:rsidRDefault="0030262C" w14:paraId="5D55FED7" w14:textId="77777777">
      <w:pPr>
        <w:rPr>
          <w:rFonts w:cs="Arial"/>
          <w:b/>
          <w:bCs/>
          <w:sz w:val="16"/>
          <w:szCs w:val="1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394"/>
      </w:tblGrid>
      <w:tr w:rsidRPr="00042BE1" w:rsidR="0030262C" w:rsidTr="5F48461A" w14:paraId="1216BB9A" w14:textId="77777777">
        <w:trPr>
          <w:trHeight w:val="192"/>
        </w:trPr>
        <w:tc>
          <w:tcPr>
            <w:tcW w:w="5000" w:type="pct"/>
          </w:tcPr>
          <w:p w:rsidRPr="00042BE1" w:rsidR="0030262C" w:rsidP="00A87427" w:rsidRDefault="0030262C" w14:paraId="471E66A1" w14:textId="77777777">
            <w:pPr>
              <w:rPr>
                <w:rFonts w:cs="Arial"/>
                <w:b/>
                <w:sz w:val="16"/>
                <w:szCs w:val="16"/>
              </w:rPr>
            </w:pPr>
            <w:r w:rsidRPr="00C035F1">
              <w:rPr>
                <w:rFonts w:cs="Arial"/>
                <w:b/>
                <w:sz w:val="16"/>
                <w:szCs w:val="16"/>
              </w:rPr>
              <w:t>OBSERVACIONES: (SI A ELLO HUBIERE LUGAR)</w:t>
            </w:r>
          </w:p>
          <w:p w:rsidRPr="00042BE1" w:rsidR="0030262C" w:rsidP="5F48461A" w:rsidRDefault="0030262C" w14:paraId="495D6B25" w14:textId="6D760EF7">
            <w:pPr>
              <w:rPr>
                <w:rFonts w:cs="Arial"/>
                <w:b/>
                <w:bCs/>
                <w:sz w:val="16"/>
                <w:szCs w:val="16"/>
              </w:rPr>
            </w:pPr>
          </w:p>
          <w:p w:rsidRPr="00042BE1" w:rsidR="0030262C" w:rsidP="00A87427" w:rsidRDefault="0030262C" w14:paraId="1FE43D77" w14:textId="77777777">
            <w:pPr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Pr="00042BE1" w:rsidR="0030262C" w:rsidP="0030262C" w:rsidRDefault="0030262C" w14:paraId="0D27AD5C" w14:textId="77777777">
      <w:pPr>
        <w:jc w:val="both"/>
        <w:rPr>
          <w:rFonts w:cs="Arial"/>
          <w:b/>
          <w:sz w:val="16"/>
          <w:szCs w:val="16"/>
        </w:rPr>
      </w:pPr>
    </w:p>
    <w:p w:rsidRPr="00042BE1" w:rsidR="001C66DE" w:rsidP="00E42ACA" w:rsidRDefault="001C66DE" w14:paraId="1CE083E9" w14:textId="77777777">
      <w:pPr>
        <w:rPr>
          <w:rFonts w:cs="Arial"/>
          <w:b/>
          <w:sz w:val="16"/>
          <w:szCs w:val="16"/>
        </w:rPr>
      </w:pPr>
    </w:p>
    <w:p w:rsidRPr="000E7520" w:rsidR="00C457A8" w:rsidP="00C27751" w:rsidRDefault="00C457A8" w14:paraId="59DC531E" w14:textId="77777777">
      <w:pPr>
        <w:rPr>
          <w:rFonts w:cs="Arial"/>
          <w:b/>
          <w:sz w:val="18"/>
          <w:szCs w:val="18"/>
        </w:rPr>
      </w:pPr>
    </w:p>
    <w:p w:rsidRPr="000E7520" w:rsidR="00C27751" w:rsidP="00542F87" w:rsidRDefault="00582D67" w14:paraId="5BE04B9F" w14:textId="5E225706">
      <w:pPr>
        <w:pStyle w:val="Prrafodelista"/>
        <w:numPr>
          <w:ilvl w:val="0"/>
          <w:numId w:val="52"/>
        </w:numPr>
        <w:rPr>
          <w:rFonts w:cs="Arial"/>
          <w:b/>
          <w:sz w:val="18"/>
          <w:szCs w:val="18"/>
        </w:rPr>
      </w:pPr>
      <w:r w:rsidRPr="000E7520">
        <w:rPr>
          <w:rFonts w:cs="Arial"/>
          <w:b/>
          <w:sz w:val="18"/>
          <w:szCs w:val="18"/>
        </w:rPr>
        <w:t>EJECUCIÓN PRESUPUESTAL</w:t>
      </w:r>
    </w:p>
    <w:p w:rsidRPr="00042BE1" w:rsidR="00C27751" w:rsidP="00C27751" w:rsidRDefault="00C27751" w14:paraId="193F9A61" w14:textId="77777777">
      <w:pPr>
        <w:jc w:val="both"/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56"/>
        <w:gridCol w:w="5743"/>
      </w:tblGrid>
      <w:tr w:rsidRPr="00042BE1" w:rsidR="00F145CD" w:rsidTr="3E7EE7AA" w14:paraId="2E478B17" w14:textId="77777777">
        <w:trPr>
          <w:trHeight w:val="644"/>
        </w:trPr>
        <w:tc>
          <w:tcPr>
            <w:tcW w:w="19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042BE1" w:rsidR="00F145CD" w:rsidP="00402571" w:rsidRDefault="00F145CD" w14:paraId="38122DAA" w14:textId="77777777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055" w:type="pct"/>
            <w:tcBorders>
              <w:left w:val="single" w:color="auto" w:sz="4" w:space="0"/>
            </w:tcBorders>
            <w:vAlign w:val="center"/>
          </w:tcPr>
          <w:p w:rsidRPr="00042BE1" w:rsidR="00F145CD" w:rsidP="00582D67" w:rsidRDefault="00F145CD" w14:paraId="2C6EB5F7" w14:textId="4E13D163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 xml:space="preserve">VIGENCIA </w:t>
            </w:r>
            <w:r w:rsidRPr="00042BE1" w:rsidR="00582D67">
              <w:rPr>
                <w:rFonts w:cs="Arial"/>
                <w:b/>
                <w:i/>
                <w:sz w:val="16"/>
                <w:szCs w:val="16"/>
                <w:u w:val="single"/>
              </w:rPr>
              <w:t>(</w:t>
            </w:r>
            <w:r w:rsidR="001669E0">
              <w:rPr>
                <w:rFonts w:cs="Arial"/>
                <w:b/>
                <w:i/>
                <w:sz w:val="16"/>
                <w:szCs w:val="16"/>
                <w:u w:val="single"/>
              </w:rPr>
              <w:t>202</w:t>
            </w:r>
            <w:r w:rsidR="0075479E">
              <w:rPr>
                <w:rFonts w:cs="Arial"/>
                <w:b/>
                <w:i/>
                <w:sz w:val="16"/>
                <w:szCs w:val="16"/>
                <w:u w:val="single"/>
              </w:rPr>
              <w:t>6)</w:t>
            </w:r>
          </w:p>
        </w:tc>
      </w:tr>
      <w:tr w:rsidRPr="00042BE1" w:rsidR="004D6344" w:rsidTr="3E7EE7AA" w14:paraId="497EC5F4" w14:textId="77777777">
        <w:trPr>
          <w:trHeight w:val="223"/>
        </w:trPr>
        <w:tc>
          <w:tcPr>
            <w:tcW w:w="1945" w:type="pct"/>
            <w:tcBorders>
              <w:top w:val="single" w:color="auto" w:sz="4" w:space="0"/>
            </w:tcBorders>
          </w:tcPr>
          <w:p w:rsidRPr="00042BE1" w:rsidR="004D6344" w:rsidP="004D6344" w:rsidRDefault="004D6344" w14:paraId="09AFBA57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VALOR DEL CONTRATO</w:t>
            </w:r>
          </w:p>
        </w:tc>
        <w:tc>
          <w:tcPr>
            <w:tcW w:w="3055" w:type="pct"/>
          </w:tcPr>
          <w:p w:rsidRPr="00042BE1" w:rsidR="004D6344" w:rsidP="004D6344" w:rsidRDefault="00127C0F" w14:paraId="6249EFBB" w14:textId="5EBDF22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$</w:t>
            </w:r>
            <w:r w:rsidRPr="00A443EB">
              <w:rPr>
                <w:rFonts w:cs="Arial"/>
                <w:sz w:val="16"/>
                <w:szCs w:val="16"/>
              </w:rPr>
              <w:t>26,717,562.00</w:t>
            </w:r>
          </w:p>
        </w:tc>
      </w:tr>
      <w:tr w:rsidRPr="00042BE1" w:rsidR="004D6344" w:rsidTr="3E7EE7AA" w14:paraId="07494AD0" w14:textId="77777777">
        <w:trPr>
          <w:trHeight w:val="223"/>
        </w:trPr>
        <w:tc>
          <w:tcPr>
            <w:tcW w:w="1945" w:type="pct"/>
            <w:tcBorders>
              <w:top w:val="single" w:color="auto" w:sz="4" w:space="0"/>
            </w:tcBorders>
          </w:tcPr>
          <w:p w:rsidRPr="00042BE1" w:rsidR="004D6344" w:rsidP="004D6344" w:rsidRDefault="004D6344" w14:paraId="1F7D067F" w14:textId="541C1C8F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VALOR ADICIÓN (Si aplica)</w:t>
            </w:r>
          </w:p>
        </w:tc>
        <w:tc>
          <w:tcPr>
            <w:tcW w:w="3055" w:type="pct"/>
          </w:tcPr>
          <w:p w:rsidRPr="00042BE1" w:rsidR="004D6344" w:rsidP="004D6344" w:rsidRDefault="002B5981" w14:paraId="1A6EFC59" w14:textId="5145A98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N/A</w:t>
            </w:r>
          </w:p>
          <w:p w:rsidRPr="00042BE1" w:rsidR="004D6344" w:rsidP="004D6344" w:rsidRDefault="004D6344" w14:paraId="2ED39D6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Pr="00042BE1" w:rsidR="004D6344" w:rsidTr="3E7EE7AA" w14:paraId="0B4C0F32" w14:textId="77777777">
        <w:trPr>
          <w:trHeight w:val="206"/>
        </w:trPr>
        <w:tc>
          <w:tcPr>
            <w:tcW w:w="1945" w:type="pct"/>
          </w:tcPr>
          <w:p w:rsidRPr="00042BE1" w:rsidR="004D6344" w:rsidP="7209F3C2" w:rsidRDefault="5100DD2E" w14:paraId="21C7C65C" w14:textId="6989B6B2">
            <w:pPr>
              <w:rPr>
                <w:rFonts w:cs="Arial"/>
                <w:b/>
                <w:bCs/>
                <w:sz w:val="16"/>
                <w:szCs w:val="16"/>
              </w:rPr>
            </w:pPr>
            <w:bookmarkStart w:name="_Int_AepBdP85" w:id="2"/>
            <w:proofErr w:type="gramStart"/>
            <w:r w:rsidRPr="7209F3C2">
              <w:rPr>
                <w:rFonts w:cs="Arial"/>
                <w:b/>
                <w:bCs/>
                <w:sz w:val="16"/>
                <w:szCs w:val="16"/>
                <w:lang w:val="es-ES"/>
              </w:rPr>
              <w:t>VALOR A PAGAR</w:t>
            </w:r>
            <w:bookmarkEnd w:id="2"/>
            <w:proofErr w:type="gramEnd"/>
            <w:r w:rsidRPr="7209F3C2">
              <w:rPr>
                <w:rFonts w:cs="Arial"/>
                <w:sz w:val="16"/>
                <w:szCs w:val="16"/>
                <w:lang w:val="es-ES"/>
              </w:rPr>
              <w:t xml:space="preserve"> </w:t>
            </w:r>
            <w:r w:rsidRPr="7209F3C2">
              <w:rPr>
                <w:rFonts w:cs="Arial"/>
                <w:b/>
                <w:bCs/>
                <w:sz w:val="16"/>
                <w:szCs w:val="16"/>
              </w:rPr>
              <w:t>(Si aplica)</w:t>
            </w:r>
          </w:p>
        </w:tc>
        <w:tc>
          <w:tcPr>
            <w:tcW w:w="3055" w:type="pct"/>
          </w:tcPr>
          <w:p w:rsidRPr="00042BE1" w:rsidR="004D6344" w:rsidP="7209F3C2" w:rsidRDefault="002B5981" w14:paraId="232CDDF7" w14:textId="1C363CA7">
            <w:pPr>
              <w:jc w:val="center"/>
              <w:rPr>
                <w:rFonts w:cs="Arial"/>
                <w:sz w:val="16"/>
                <w:szCs w:val="16"/>
                <w:lang w:val="es-ES"/>
              </w:rPr>
            </w:pPr>
            <w:r w:rsidRPr="7209F3C2">
              <w:rPr>
                <w:rFonts w:cs="Arial"/>
                <w:sz w:val="16"/>
                <w:szCs w:val="16"/>
              </w:rPr>
              <w:t xml:space="preserve"> </w:t>
            </w:r>
            <w:r w:rsidRPr="7209F3C2" w:rsidR="7BA38F82">
              <w:rPr>
                <w:rFonts w:cs="Arial"/>
                <w:sz w:val="16"/>
                <w:szCs w:val="16"/>
                <w:lang w:val="es-ES"/>
              </w:rPr>
              <w:t>$</w:t>
            </w:r>
            <w:r w:rsidRPr="7209F3C2" w:rsidR="61F21A1E">
              <w:rPr>
                <w:rFonts w:cs="Arial"/>
                <w:sz w:val="16"/>
                <w:szCs w:val="16"/>
                <w:lang w:val="es-ES"/>
              </w:rPr>
              <w:t>4.452.927</w:t>
            </w:r>
          </w:p>
        </w:tc>
      </w:tr>
      <w:tr w:rsidRPr="00042BE1" w:rsidR="004D6344" w:rsidTr="3E7EE7AA" w14:paraId="3440EEA3" w14:textId="77777777">
        <w:trPr>
          <w:trHeight w:val="206"/>
        </w:trPr>
        <w:tc>
          <w:tcPr>
            <w:tcW w:w="1945" w:type="pct"/>
          </w:tcPr>
          <w:p w:rsidRPr="00042BE1" w:rsidR="004D6344" w:rsidP="004D6344" w:rsidRDefault="004D6344" w14:paraId="7FEFA90F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VALOR EJECUTADO</w:t>
            </w:r>
          </w:p>
        </w:tc>
        <w:tc>
          <w:tcPr>
            <w:tcW w:w="3055" w:type="pct"/>
          </w:tcPr>
          <w:p w:rsidRPr="00042BE1" w:rsidR="004D6344" w:rsidP="004F5D51" w:rsidRDefault="002B5981" w14:paraId="2A204D44" w14:textId="67846E87">
            <w:pPr>
              <w:jc w:val="center"/>
              <w:rPr>
                <w:rFonts w:cs="Arial"/>
                <w:sz w:val="16"/>
                <w:szCs w:val="16"/>
              </w:rPr>
            </w:pPr>
            <w:r w:rsidRPr="3E7EE7AA">
              <w:rPr>
                <w:rFonts w:cs="Arial"/>
                <w:sz w:val="16"/>
                <w:szCs w:val="16"/>
              </w:rPr>
              <w:t xml:space="preserve"> $</w:t>
            </w:r>
            <w:r w:rsidR="00AD1FBB">
              <w:rPr>
                <w:rFonts w:cs="Arial"/>
                <w:sz w:val="16"/>
                <w:szCs w:val="16"/>
              </w:rPr>
              <w:t>11.280.748</w:t>
            </w:r>
          </w:p>
        </w:tc>
      </w:tr>
      <w:tr w:rsidRPr="00042BE1" w:rsidR="004D6344" w:rsidTr="3E7EE7AA" w14:paraId="776A683A" w14:textId="77777777">
        <w:trPr>
          <w:trHeight w:val="223"/>
        </w:trPr>
        <w:tc>
          <w:tcPr>
            <w:tcW w:w="1945" w:type="pct"/>
          </w:tcPr>
          <w:p w:rsidRPr="00042BE1" w:rsidR="004D6344" w:rsidP="004D6344" w:rsidRDefault="004D6344" w14:paraId="3A0FC140" w14:textId="77777777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VALOR PENDIENTE POR EJECUTAR</w:t>
            </w:r>
          </w:p>
        </w:tc>
        <w:tc>
          <w:tcPr>
            <w:tcW w:w="3055" w:type="pct"/>
          </w:tcPr>
          <w:p w:rsidRPr="00042BE1" w:rsidR="004D6344" w:rsidP="004D6344" w:rsidRDefault="002B5981" w14:paraId="7D9C7CBD" w14:textId="3191D419">
            <w:pPr>
              <w:jc w:val="center"/>
              <w:rPr>
                <w:rFonts w:cs="Arial"/>
                <w:sz w:val="16"/>
                <w:szCs w:val="16"/>
              </w:rPr>
            </w:pPr>
            <w:r w:rsidRPr="7209F3C2">
              <w:rPr>
                <w:rFonts w:cs="Arial"/>
                <w:sz w:val="16"/>
                <w:szCs w:val="16"/>
              </w:rPr>
              <w:t xml:space="preserve"> </w:t>
            </w:r>
            <w:r w:rsidRPr="7209F3C2" w:rsidR="4496E582">
              <w:rPr>
                <w:rFonts w:cs="Arial"/>
                <w:sz w:val="16"/>
                <w:szCs w:val="16"/>
              </w:rPr>
              <w:t>$</w:t>
            </w:r>
            <w:r w:rsidR="00AD1FBB">
              <w:rPr>
                <w:rFonts w:cs="Arial"/>
                <w:sz w:val="16"/>
                <w:szCs w:val="16"/>
              </w:rPr>
              <w:t>15.436.814</w:t>
            </w:r>
          </w:p>
        </w:tc>
      </w:tr>
    </w:tbl>
    <w:p w:rsidRPr="00042BE1" w:rsidR="006D37D1" w:rsidP="000122B0" w:rsidRDefault="006D37D1" w14:paraId="24E40BF9" w14:textId="77777777">
      <w:pPr>
        <w:rPr>
          <w:rFonts w:cs="Arial"/>
          <w:b/>
          <w:sz w:val="16"/>
          <w:szCs w:val="16"/>
        </w:rPr>
      </w:pPr>
    </w:p>
    <w:p w:rsidR="002C3346" w:rsidP="000E7520" w:rsidRDefault="002C3346" w14:paraId="4BAB0697" w14:textId="77777777">
      <w:pPr>
        <w:rPr>
          <w:rFonts w:cs="Arial"/>
          <w:b/>
          <w:sz w:val="16"/>
          <w:szCs w:val="16"/>
        </w:rPr>
      </w:pPr>
    </w:p>
    <w:p w:rsidRPr="000E7520" w:rsidR="00A8300E" w:rsidP="00542F87" w:rsidRDefault="00A12D6C" w14:paraId="10A6E5CE" w14:textId="5FA0BDC7">
      <w:pPr>
        <w:pStyle w:val="Prrafodelista"/>
        <w:numPr>
          <w:ilvl w:val="0"/>
          <w:numId w:val="52"/>
        </w:numPr>
        <w:rPr>
          <w:rFonts w:cs="Arial"/>
          <w:b/>
          <w:sz w:val="18"/>
          <w:szCs w:val="18"/>
        </w:rPr>
      </w:pPr>
      <w:r w:rsidRPr="000E7520">
        <w:rPr>
          <w:rFonts w:cs="Arial"/>
          <w:b/>
          <w:sz w:val="18"/>
          <w:szCs w:val="18"/>
        </w:rPr>
        <w:t>A</w:t>
      </w:r>
      <w:r w:rsidRPr="000E7520" w:rsidR="00A8300E">
        <w:rPr>
          <w:rFonts w:cs="Arial"/>
          <w:b/>
          <w:sz w:val="18"/>
          <w:szCs w:val="18"/>
        </w:rPr>
        <w:t xml:space="preserve">NÁLISIS MATERIALIZACIÓN Y MITIGACIÓN DEL RIESGO: </w:t>
      </w:r>
    </w:p>
    <w:p w:rsidRPr="00042BE1" w:rsidR="00A8300E" w:rsidP="00A8300E" w:rsidRDefault="00A8300E" w14:paraId="6DCAC721" w14:textId="19D4C320">
      <w:pPr>
        <w:jc w:val="both"/>
        <w:rPr>
          <w:rFonts w:eastAsia="MS Mincho" w:cs="Arial"/>
          <w:sz w:val="16"/>
          <w:szCs w:val="16"/>
          <w:lang w:val="es-MX"/>
        </w:rPr>
      </w:pPr>
    </w:p>
    <w:p w:rsidRPr="00042BE1" w:rsidR="000F0708" w:rsidP="000F0708" w:rsidRDefault="000F0708" w14:paraId="411E5425" w14:textId="3CF662DC">
      <w:pPr>
        <w:jc w:val="both"/>
        <w:rPr>
          <w:rFonts w:cs="Arial"/>
          <w:b/>
          <w:sz w:val="16"/>
          <w:szCs w:val="16"/>
        </w:rPr>
      </w:pPr>
      <w:r w:rsidRPr="00042BE1">
        <w:rPr>
          <w:rFonts w:eastAsia="MS Mincho" w:cs="Arial"/>
          <w:sz w:val="16"/>
          <w:szCs w:val="16"/>
          <w:lang w:val="es-MX"/>
        </w:rPr>
        <w:t>¿DURANTE LA EJECUCIÓN SE MATERIALIZÓ ALGÚN RIESGO?</w:t>
      </w:r>
    </w:p>
    <w:p w:rsidRPr="00042BE1" w:rsidR="000F0708" w:rsidP="000F0708" w:rsidRDefault="000F0708" w14:paraId="5AE3547C" w14:textId="77777777">
      <w:pPr>
        <w:jc w:val="both"/>
        <w:rPr>
          <w:rFonts w:cs="Arial"/>
          <w:b/>
          <w:sz w:val="16"/>
          <w:szCs w:val="16"/>
        </w:rPr>
      </w:pPr>
    </w:p>
    <w:p w:rsidRPr="00042BE1" w:rsidR="000F0708" w:rsidP="000F0708" w:rsidRDefault="000F0708" w14:paraId="18E74618" w14:textId="1031DEB3">
      <w:pPr>
        <w:jc w:val="both"/>
        <w:rPr>
          <w:rFonts w:cs="Arial"/>
          <w:b/>
          <w:sz w:val="16"/>
          <w:szCs w:val="16"/>
        </w:rPr>
      </w:pPr>
      <w:r w:rsidRPr="00042BE1">
        <w:rPr>
          <w:rFonts w:cs="Arial"/>
          <w:b/>
          <w:sz w:val="16"/>
          <w:szCs w:val="16"/>
        </w:rPr>
        <w:t>SI</w:t>
      </w:r>
      <w:r w:rsidR="005A12EC">
        <w:rPr>
          <w:rFonts w:cs="Arial"/>
          <w:b/>
          <w:sz w:val="16"/>
          <w:szCs w:val="16"/>
        </w:rPr>
        <w:t xml:space="preserve"> </w:t>
      </w:r>
      <w:sdt>
        <w:sdtPr>
          <w:rPr>
            <w:rFonts w:cs="Arial"/>
            <w:b/>
            <w:sz w:val="16"/>
            <w:szCs w:val="16"/>
          </w:rPr>
          <w:id w:val="1141385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12EC">
            <w:rPr>
              <w:rFonts w:hint="eastAsia" w:ascii="MS Gothic" w:hAnsi="MS Gothic" w:eastAsia="MS Gothic" w:cs="Arial"/>
              <w:b/>
              <w:sz w:val="16"/>
              <w:szCs w:val="16"/>
            </w:rPr>
            <w:t>☐</w:t>
          </w:r>
        </w:sdtContent>
      </w:sdt>
      <w:r w:rsidRPr="00042BE1">
        <w:rPr>
          <w:rFonts w:cs="Arial"/>
          <w:b/>
          <w:sz w:val="16"/>
          <w:szCs w:val="16"/>
        </w:rPr>
        <w:t xml:space="preserve">       NO</w:t>
      </w:r>
      <w:r w:rsidR="005A12EC">
        <w:rPr>
          <w:rFonts w:cs="Arial"/>
          <w:b/>
          <w:sz w:val="16"/>
          <w:szCs w:val="16"/>
        </w:rPr>
        <w:t xml:space="preserve">  </w:t>
      </w:r>
      <w:sdt>
        <w:sdtPr>
          <w:rPr>
            <w:rFonts w:cs="Arial"/>
            <w:b/>
            <w:sz w:val="16"/>
            <w:szCs w:val="16"/>
          </w:rPr>
          <w:id w:val="30352063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B5981">
            <w:rPr>
              <w:rFonts w:hint="eastAsia" w:ascii="MS Gothic" w:hAnsi="MS Gothic" w:eastAsia="MS Gothic" w:cs="Arial"/>
              <w:b/>
              <w:sz w:val="16"/>
              <w:szCs w:val="16"/>
            </w:rPr>
            <w:t>☒</w:t>
          </w:r>
        </w:sdtContent>
      </w:sdt>
    </w:p>
    <w:p w:rsidRPr="00042BE1" w:rsidR="000F0708" w:rsidP="00A8300E" w:rsidRDefault="000F0708" w14:paraId="124E5EDF" w14:textId="639A45FC">
      <w:pPr>
        <w:jc w:val="both"/>
        <w:rPr>
          <w:rFonts w:eastAsia="MS Mincho" w:cs="Arial"/>
          <w:sz w:val="16"/>
          <w:szCs w:val="16"/>
          <w:lang w:val="es-MX"/>
        </w:rPr>
      </w:pPr>
    </w:p>
    <w:p w:rsidRPr="00042BE1" w:rsidR="006D37D1" w:rsidP="00A8300E" w:rsidRDefault="008E64FE" w14:paraId="768AB0CC" w14:textId="77777777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  <w:r w:rsidRPr="00042BE1">
        <w:rPr>
          <w:rFonts w:eastAsia="MS Mincho" w:cs="Arial"/>
          <w:sz w:val="16"/>
          <w:szCs w:val="16"/>
          <w:lang w:val="es-MX"/>
        </w:rPr>
        <w:t xml:space="preserve">Si la respuesta es afirmativa, diligencie el número del evento del riesgo radicado en </w:t>
      </w:r>
      <w:r w:rsidRPr="00042BE1" w:rsidR="00AF26CB">
        <w:rPr>
          <w:rFonts w:eastAsia="MS Mincho" w:cs="Arial"/>
          <w:sz w:val="16"/>
          <w:szCs w:val="16"/>
          <w:lang w:val="es-MX"/>
        </w:rPr>
        <w:t>vigía</w:t>
      </w:r>
      <w:r w:rsidRPr="00042BE1" w:rsidR="00445C45">
        <w:rPr>
          <w:rFonts w:eastAsia="MS Mincho" w:cs="Arial"/>
          <w:sz w:val="16"/>
          <w:szCs w:val="16"/>
          <w:lang w:val="es-MX"/>
        </w:rPr>
        <w:t xml:space="preserve">: </w:t>
      </w:r>
      <w:r w:rsidRPr="00042BE1" w:rsidR="00445C45">
        <w:rPr>
          <w:rFonts w:eastAsia="MS Mincho" w:cs="Arial"/>
          <w:sz w:val="16"/>
          <w:szCs w:val="16"/>
          <w:u w:val="single"/>
          <w:lang w:val="es-MX"/>
        </w:rPr>
        <w:t xml:space="preserve">         </w:t>
      </w:r>
    </w:p>
    <w:p w:rsidRPr="00042BE1" w:rsidR="006D37D1" w:rsidP="00A8300E" w:rsidRDefault="006D37D1" w14:paraId="55E62047" w14:textId="3632F270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</w:p>
    <w:p w:rsidR="005A12EC" w:rsidP="005D5DBE" w:rsidRDefault="005A12EC" w14:paraId="3029152F" w14:textId="77777777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</w:p>
    <w:p w:rsidRPr="005A12EC" w:rsidR="005A12EC" w:rsidP="00542F87" w:rsidRDefault="005A12EC" w14:paraId="189AA4B2" w14:textId="56C0C420">
      <w:pPr>
        <w:pStyle w:val="Prrafodelista"/>
        <w:numPr>
          <w:ilvl w:val="0"/>
          <w:numId w:val="52"/>
        </w:numPr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RECIBO A SATISFACCIÓN: </w:t>
      </w:r>
    </w:p>
    <w:p w:rsidR="005A12EC" w:rsidP="005D5DBE" w:rsidRDefault="005A12EC" w14:paraId="30EDE2C1" w14:textId="77777777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</w:p>
    <w:p w:rsidRPr="005A12EC" w:rsidR="005D5DBE" w:rsidP="005D5DBE" w:rsidRDefault="003B65C2" w14:paraId="43C3526F" w14:textId="331E6AA4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0E7520" w:rsidR="00AA4417">
        <w:rPr>
          <w:rFonts w:cs="Arial"/>
          <w:b/>
          <w:sz w:val="18"/>
          <w:szCs w:val="18"/>
        </w:rPr>
        <w:tab/>
      </w:r>
      <w:r w:rsidRPr="000E7520" w:rsidR="00AA4417">
        <w:rPr>
          <w:rFonts w:cs="Arial"/>
          <w:b/>
          <w:sz w:val="18"/>
          <w:szCs w:val="18"/>
        </w:rPr>
        <w:tab/>
      </w:r>
      <w:r w:rsidRPr="000E7520" w:rsidR="00C5395F">
        <w:rPr>
          <w:rFonts w:cs="Arial"/>
          <w:b/>
          <w:sz w:val="18"/>
          <w:szCs w:val="18"/>
        </w:rPr>
        <w:tab/>
      </w:r>
    </w:p>
    <w:p w:rsidRPr="005A12EC" w:rsidR="005D5DBE" w:rsidP="68F52D5C" w:rsidRDefault="002B5981" w14:paraId="252BB1D9" w14:textId="09F08D12">
      <w:pPr>
        <w:jc w:val="both"/>
        <w:rPr>
          <w:rFonts w:cs="Arial"/>
          <w:b/>
          <w:bCs/>
          <w:lang w:val="es"/>
        </w:rPr>
      </w:pPr>
      <w:r w:rsidRPr="104623A4">
        <w:rPr>
          <w:rFonts w:cs="Arial"/>
        </w:rPr>
        <w:t>El jefe</w:t>
      </w:r>
      <w:r w:rsidRPr="104623A4" w:rsidR="3A0F6271">
        <w:rPr>
          <w:rFonts w:cs="Arial"/>
        </w:rPr>
        <w:t xml:space="preserve"> </w:t>
      </w:r>
      <w:r w:rsidRPr="104623A4">
        <w:rPr>
          <w:rFonts w:cs="Arial"/>
        </w:rPr>
        <w:t xml:space="preserve">de la </w:t>
      </w:r>
      <w:r w:rsidRPr="104623A4" w:rsidR="5086504F">
        <w:rPr>
          <w:rFonts w:cs="Arial"/>
        </w:rPr>
        <w:t>Oficina</w:t>
      </w:r>
      <w:r w:rsidRPr="104623A4">
        <w:rPr>
          <w:rFonts w:cs="Arial"/>
        </w:rPr>
        <w:t xml:space="preserve"> de Control Interno</w:t>
      </w:r>
      <w:r w:rsidRPr="104623A4" w:rsidR="71BA3BE4">
        <w:rPr>
          <w:rFonts w:cs="Arial"/>
        </w:rPr>
        <w:t xml:space="preserve"> </w:t>
      </w:r>
      <w:r w:rsidRPr="104623A4" w:rsidR="009523FF">
        <w:rPr>
          <w:rFonts w:cs="Arial"/>
        </w:rPr>
        <w:t xml:space="preserve">Juan Carlos </w:t>
      </w:r>
      <w:r w:rsidRPr="104623A4" w:rsidR="2B780A60">
        <w:rPr>
          <w:rFonts w:cs="Arial"/>
        </w:rPr>
        <w:t>Ramírez Valencia</w:t>
      </w:r>
      <w:r w:rsidRPr="104623A4">
        <w:rPr>
          <w:rFonts w:cs="Arial"/>
        </w:rPr>
        <w:t xml:space="preserve"> en</w:t>
      </w:r>
      <w:r w:rsidRPr="104623A4" w:rsidR="005D5DBE">
        <w:rPr>
          <w:rFonts w:cs="Arial"/>
          <w:lang w:val="es"/>
        </w:rPr>
        <w:t xml:space="preserve"> calidad de </w:t>
      </w:r>
      <w:r w:rsidRPr="104623A4" w:rsidR="00B3044B">
        <w:rPr>
          <w:rFonts w:cs="Arial"/>
          <w:lang w:val="es"/>
        </w:rPr>
        <w:t>supervisor</w:t>
      </w:r>
      <w:r w:rsidRPr="104623A4" w:rsidR="005D5DBE">
        <w:rPr>
          <w:rFonts w:cs="Arial"/>
          <w:lang w:val="es"/>
        </w:rPr>
        <w:t xml:space="preserve"> recibió a satisfacción el cumplimiento de las obligaciones pactadas en el contrato</w:t>
      </w:r>
      <w:r w:rsidRPr="104623A4" w:rsidR="004C285F">
        <w:rPr>
          <w:rFonts w:cs="Arial"/>
          <w:lang w:val="es"/>
        </w:rPr>
        <w:t xml:space="preserve"> en mención</w:t>
      </w:r>
      <w:r w:rsidRPr="104623A4" w:rsidR="005D5DBE">
        <w:rPr>
          <w:rFonts w:cs="Arial"/>
          <w:lang w:val="es"/>
        </w:rPr>
        <w:t>, así como la entrega de los documentos aquí relacionados, por parte de</w:t>
      </w:r>
      <w:r w:rsidRPr="104623A4" w:rsidR="00B3044B">
        <w:rPr>
          <w:rFonts w:cs="Arial"/>
          <w:lang w:val="es"/>
        </w:rPr>
        <w:t>l</w:t>
      </w:r>
      <w:r w:rsidRPr="104623A4">
        <w:rPr>
          <w:rFonts w:cs="Arial"/>
          <w:lang w:val="es"/>
        </w:rPr>
        <w:t xml:space="preserve"> </w:t>
      </w:r>
      <w:r w:rsidRPr="104623A4" w:rsidR="005D5DBE">
        <w:rPr>
          <w:rFonts w:cs="Arial"/>
          <w:lang w:val="es"/>
        </w:rPr>
        <w:t>contratista</w:t>
      </w:r>
      <w:r w:rsidRPr="104623A4">
        <w:rPr>
          <w:rFonts w:cs="Arial"/>
          <w:lang w:val="es"/>
        </w:rPr>
        <w:t xml:space="preserve"> </w:t>
      </w:r>
      <w:r w:rsidRPr="104623A4" w:rsidR="00B3044B">
        <w:rPr>
          <w:rFonts w:cs="Arial"/>
          <w:lang w:val="es"/>
        </w:rPr>
        <w:t>Germán de Jesús Torres Aguilera</w:t>
      </w:r>
      <w:r w:rsidRPr="104623A4">
        <w:rPr>
          <w:rFonts w:cs="Arial"/>
          <w:lang w:val="es"/>
        </w:rPr>
        <w:t xml:space="preserve"> </w:t>
      </w:r>
      <w:r w:rsidRPr="104623A4" w:rsidR="005D5DBE">
        <w:rPr>
          <w:rFonts w:cs="Arial"/>
          <w:lang w:val="es"/>
        </w:rPr>
        <w:t>identificad</w:t>
      </w:r>
      <w:r w:rsidRPr="104623A4">
        <w:rPr>
          <w:rFonts w:cs="Arial"/>
          <w:lang w:val="es"/>
        </w:rPr>
        <w:t>a</w:t>
      </w:r>
      <w:r w:rsidRPr="104623A4" w:rsidR="005D5DBE">
        <w:rPr>
          <w:rFonts w:cs="Arial"/>
          <w:lang w:val="es"/>
        </w:rPr>
        <w:t xml:space="preserve"> con C.C </w:t>
      </w:r>
      <w:r w:rsidRPr="104623A4">
        <w:rPr>
          <w:rFonts w:cs="Arial"/>
          <w:lang w:val="es"/>
        </w:rPr>
        <w:t>1</w:t>
      </w:r>
      <w:r w:rsidRPr="104623A4" w:rsidR="00B3044B">
        <w:rPr>
          <w:rFonts w:cs="Arial"/>
          <w:lang w:val="es"/>
        </w:rPr>
        <w:t>.047.444.637</w:t>
      </w:r>
      <w:r w:rsidRPr="104623A4">
        <w:rPr>
          <w:rFonts w:cs="Arial"/>
          <w:lang w:val="es"/>
        </w:rPr>
        <w:t xml:space="preserve"> </w:t>
      </w:r>
      <w:r w:rsidRPr="104623A4" w:rsidR="005D5DBE">
        <w:rPr>
          <w:rFonts w:cs="Arial"/>
          <w:lang w:val="es"/>
        </w:rPr>
        <w:t>de</w:t>
      </w:r>
      <w:r w:rsidRPr="104623A4">
        <w:rPr>
          <w:rFonts w:cs="Arial"/>
          <w:lang w:val="es"/>
        </w:rPr>
        <w:t xml:space="preserve"> </w:t>
      </w:r>
      <w:r w:rsidRPr="104623A4" w:rsidR="00B3044B">
        <w:rPr>
          <w:rFonts w:cs="Arial"/>
          <w:lang w:val="es"/>
        </w:rPr>
        <w:t>Cartagena, Bolívar.</w:t>
      </w:r>
    </w:p>
    <w:p w:rsidR="68F52D5C" w:rsidP="68F52D5C" w:rsidRDefault="68F52D5C" w14:paraId="784BB0E8" w14:textId="4DB8F2CF">
      <w:pPr>
        <w:pStyle w:val="Default"/>
        <w:tabs>
          <w:tab w:val="left" w:pos="2097"/>
        </w:tabs>
        <w:spacing w:before="20" w:line="205" w:lineRule="exact"/>
        <w:ind w:left="97"/>
        <w:rPr>
          <w:noProof/>
          <w:color w:val="auto"/>
          <w:sz w:val="20"/>
          <w:szCs w:val="20"/>
          <w:lang w:val="es" w:eastAsia="en-US"/>
        </w:rPr>
      </w:pPr>
    </w:p>
    <w:p w:rsidRPr="005A12EC" w:rsidR="005D5DBE" w:rsidP="7209F3C2" w:rsidRDefault="005D5DBE" w14:paraId="7643D719" w14:textId="6EBE4A96">
      <w:pPr>
        <w:pStyle w:val="Default"/>
        <w:spacing w:before="20" w:after="160" w:line="257" w:lineRule="auto"/>
        <w:jc w:val="both"/>
        <w:rPr>
          <w:b/>
          <w:bCs/>
          <w:noProof/>
          <w:color w:val="auto"/>
          <w:sz w:val="20"/>
          <w:szCs w:val="20"/>
          <w:lang w:val="es" w:eastAsia="en-US"/>
        </w:rPr>
      </w:pPr>
      <w:r w:rsidRPr="7209F3C2">
        <w:rPr>
          <w:noProof/>
          <w:color w:val="auto"/>
          <w:sz w:val="20"/>
          <w:szCs w:val="20"/>
          <w:lang w:val="es" w:eastAsia="en-US"/>
        </w:rPr>
        <w:lastRenderedPageBreak/>
        <w:t>En virtud de lo anterior se aprueba realizar trámite de pago para  la cuenta de cobro No.20</w:t>
      </w:r>
      <w:r w:rsidRPr="7209F3C2" w:rsidR="002B5981">
        <w:rPr>
          <w:noProof/>
          <w:color w:val="auto"/>
          <w:sz w:val="20"/>
          <w:szCs w:val="20"/>
          <w:lang w:val="es" w:eastAsia="en-US"/>
        </w:rPr>
        <w:t>2</w:t>
      </w:r>
      <w:r w:rsidRPr="7209F3C2" w:rsidR="003837C1">
        <w:rPr>
          <w:noProof/>
          <w:color w:val="auto"/>
          <w:sz w:val="20"/>
          <w:szCs w:val="20"/>
          <w:lang w:val="es" w:eastAsia="en-US"/>
        </w:rPr>
        <w:t>6</w:t>
      </w:r>
      <w:r w:rsidRPr="7209F3C2">
        <w:rPr>
          <w:noProof/>
          <w:color w:val="auto"/>
          <w:sz w:val="20"/>
          <w:szCs w:val="20"/>
          <w:lang w:val="es" w:eastAsia="en-US"/>
        </w:rPr>
        <w:t>- por valor de</w:t>
      </w:r>
      <w:r w:rsidRPr="7209F3C2" w:rsidR="00AE1A4F">
        <w:rPr>
          <w:noProof/>
          <w:color w:val="auto"/>
          <w:sz w:val="20"/>
          <w:szCs w:val="20"/>
          <w:lang w:val="es" w:eastAsia="en-US"/>
        </w:rPr>
        <w:t xml:space="preserve"> </w:t>
      </w:r>
      <w:r w:rsidRPr="7209F3C2" w:rsidR="00AE1A4F">
        <w:rPr>
          <w:b/>
          <w:bCs/>
          <w:noProof/>
          <w:color w:val="auto"/>
          <w:sz w:val="20"/>
          <w:szCs w:val="20"/>
          <w:lang w:eastAsia="en-US"/>
        </w:rPr>
        <w:t>Cuatro millones cuatrocientos cincuenta y dos mil novecientos veintisiete pesos</w:t>
      </w:r>
      <w:r w:rsidRPr="7209F3C2" w:rsidR="00AE1A4F">
        <w:rPr>
          <w:noProof/>
          <w:color w:val="auto"/>
          <w:sz w:val="20"/>
          <w:szCs w:val="20"/>
          <w:lang w:eastAsia="en-US"/>
        </w:rPr>
        <w:t xml:space="preserve">. </w:t>
      </w:r>
      <w:r w:rsidRPr="7209F3C2">
        <w:rPr>
          <w:rFonts w:eastAsia="Arial"/>
          <w:b/>
          <w:bCs/>
          <w:noProof/>
          <w:color w:val="auto"/>
          <w:sz w:val="18"/>
          <w:szCs w:val="18"/>
          <w:lang w:val="es" w:eastAsia="en-US"/>
        </w:rPr>
        <w:t>M/CTE (</w:t>
      </w:r>
      <w:r w:rsidRPr="7209F3C2" w:rsidR="00AE1A4F">
        <w:rPr>
          <w:rFonts w:eastAsia="Arial"/>
          <w:b/>
          <w:bCs/>
          <w:noProof/>
          <w:color w:val="auto"/>
          <w:sz w:val="18"/>
          <w:szCs w:val="18"/>
          <w:lang w:val="es-ES" w:eastAsia="en-US"/>
        </w:rPr>
        <w:t>$ 4.452.927</w:t>
      </w:r>
      <w:r w:rsidRPr="7209F3C2" w:rsidR="00AE1A4F">
        <w:rPr>
          <w:rFonts w:eastAsia="Arial"/>
          <w:b/>
          <w:bCs/>
          <w:noProof/>
          <w:color w:val="auto"/>
          <w:sz w:val="18"/>
          <w:szCs w:val="18"/>
          <w:lang w:eastAsia="en-US"/>
        </w:rPr>
        <w:t> </w:t>
      </w:r>
      <w:r w:rsidRPr="7209F3C2">
        <w:rPr>
          <w:rFonts w:eastAsia="Arial"/>
          <w:b/>
          <w:bCs/>
          <w:noProof/>
          <w:color w:val="auto"/>
          <w:sz w:val="18"/>
          <w:szCs w:val="18"/>
          <w:lang w:val="es" w:eastAsia="en-US"/>
        </w:rPr>
        <w:t>)</w:t>
      </w:r>
      <w:r w:rsidRPr="7209F3C2" w:rsidR="000D6422">
        <w:rPr>
          <w:rFonts w:eastAsia="Arial"/>
          <w:b/>
          <w:bCs/>
          <w:noProof/>
          <w:color w:val="auto"/>
          <w:sz w:val="18"/>
          <w:szCs w:val="18"/>
          <w:lang w:val="es" w:eastAsia="en-US"/>
        </w:rPr>
        <w:t>.</w:t>
      </w:r>
    </w:p>
    <w:p w:rsidR="001B2DEA" w:rsidP="005D5DBE" w:rsidRDefault="008C46AD" w14:paraId="03DC7EA7" w14:textId="6F8387C0">
      <w:pPr>
        <w:jc w:val="both"/>
        <w:rPr>
          <w:rFonts w:cs="Arial"/>
          <w:lang w:val="es"/>
        </w:rPr>
      </w:pPr>
      <w:r w:rsidRPr="67B725AD">
        <w:rPr>
          <w:rFonts w:cs="Arial"/>
          <w:lang w:val="es-ES"/>
        </w:rPr>
        <w:t xml:space="preserve">En constancia se firma en Bogotá D.C. a </w:t>
      </w:r>
      <w:r w:rsidRPr="67B725AD" w:rsidR="00E46237">
        <w:rPr>
          <w:rFonts w:cs="Arial"/>
          <w:lang w:val="es-ES"/>
        </w:rPr>
        <w:t>los días</w:t>
      </w:r>
      <w:r w:rsidRPr="67B725AD">
        <w:rPr>
          <w:rFonts w:cs="Arial"/>
          <w:lang w:val="es-ES"/>
        </w:rPr>
        <w:t xml:space="preserve"> </w:t>
      </w:r>
      <w:r w:rsidRPr="67B725AD" w:rsidR="00E46237">
        <w:rPr>
          <w:rFonts w:cs="Arial"/>
          <w:lang w:val="es-ES"/>
        </w:rPr>
        <w:t>2</w:t>
      </w:r>
      <w:r w:rsidR="00AE1A4F">
        <w:rPr>
          <w:rFonts w:cs="Arial"/>
          <w:lang w:val="es-ES"/>
        </w:rPr>
        <w:t>4</w:t>
      </w:r>
      <w:r w:rsidRPr="67B725AD" w:rsidR="00E46237">
        <w:rPr>
          <w:rFonts w:cs="Arial"/>
          <w:lang w:val="es-ES"/>
        </w:rPr>
        <w:t xml:space="preserve"> </w:t>
      </w:r>
      <w:r w:rsidRPr="67B725AD">
        <w:rPr>
          <w:rFonts w:cs="Arial"/>
          <w:lang w:val="es-ES"/>
        </w:rPr>
        <w:t>del mes de</w:t>
      </w:r>
      <w:r w:rsidRPr="67B725AD" w:rsidR="002B5981">
        <w:rPr>
          <w:rFonts w:cs="Arial"/>
          <w:lang w:val="es-ES"/>
        </w:rPr>
        <w:t xml:space="preserve"> </w:t>
      </w:r>
      <w:r w:rsidR="00B602B9">
        <w:rPr>
          <w:rFonts w:cs="Arial"/>
          <w:lang w:val="es-ES"/>
        </w:rPr>
        <w:t xml:space="preserve">marzo </w:t>
      </w:r>
      <w:r w:rsidRPr="67B725AD">
        <w:rPr>
          <w:rFonts w:cs="Arial"/>
          <w:lang w:val="es-ES"/>
        </w:rPr>
        <w:t>de 20</w:t>
      </w:r>
      <w:r w:rsidRPr="67B725AD" w:rsidR="002B5981">
        <w:rPr>
          <w:rFonts w:cs="Arial"/>
          <w:lang w:val="es-ES"/>
        </w:rPr>
        <w:t>2</w:t>
      </w:r>
      <w:r w:rsidR="00E45171">
        <w:rPr>
          <w:rFonts w:cs="Arial"/>
          <w:lang w:val="es-ES"/>
        </w:rPr>
        <w:t>6</w:t>
      </w:r>
      <w:r w:rsidRPr="67B725AD" w:rsidR="002B5981">
        <w:rPr>
          <w:rFonts w:cs="Arial"/>
          <w:lang w:val="es-ES"/>
        </w:rPr>
        <w:t>.</w:t>
      </w:r>
    </w:p>
    <w:p w:rsidR="00F52E74" w:rsidP="005D5DBE" w:rsidRDefault="00F52E74" w14:paraId="63462245" w14:textId="77777777">
      <w:pPr>
        <w:rPr>
          <w:rFonts w:cs="Arial"/>
          <w:b/>
          <w:sz w:val="18"/>
          <w:szCs w:val="18"/>
        </w:rPr>
      </w:pPr>
    </w:p>
    <w:p w:rsidR="00F52E74" w:rsidP="005D5DBE" w:rsidRDefault="00F52E74" w14:paraId="7EF18964" w14:textId="77777777">
      <w:pPr>
        <w:rPr>
          <w:rFonts w:cs="Arial"/>
          <w:b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97"/>
        <w:gridCol w:w="4697"/>
      </w:tblGrid>
      <w:tr w:rsidR="00F52E74" w:rsidTr="68F52D5C" w14:paraId="34FC6DFF" w14:textId="77777777">
        <w:tc>
          <w:tcPr>
            <w:tcW w:w="2500" w:type="pct"/>
          </w:tcPr>
          <w:p w:rsidRPr="00DB21D7" w:rsidR="00F52E74" w:rsidP="00791BF4" w:rsidRDefault="00F52E74" w14:paraId="1330CDAC" w14:textId="77777777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DB21D7">
              <w:rPr>
                <w:rFonts w:cs="Arial"/>
                <w:b/>
                <w:sz w:val="18"/>
                <w:szCs w:val="18"/>
              </w:rPr>
              <w:t xml:space="preserve">Presentó: </w:t>
            </w:r>
          </w:p>
          <w:p w:rsidRPr="00DB21D7" w:rsidR="00F52E74" w:rsidP="00791BF4" w:rsidRDefault="00F52E74" w14:paraId="524EFB34" w14:textId="77777777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00" w:type="pct"/>
          </w:tcPr>
          <w:p w:rsidRPr="00DB21D7" w:rsidR="00F52E74" w:rsidP="00791BF4" w:rsidRDefault="00F52E74" w14:paraId="3B07CAD0" w14:textId="77777777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DB21D7">
              <w:rPr>
                <w:rFonts w:cs="Arial"/>
                <w:b/>
                <w:lang w:val="es"/>
              </w:rPr>
              <w:t xml:space="preserve">Aprobó: </w:t>
            </w:r>
          </w:p>
        </w:tc>
      </w:tr>
      <w:tr w:rsidR="00F52E74" w:rsidTr="68F52D5C" w14:paraId="42A1BDD9" w14:textId="77777777">
        <w:tc>
          <w:tcPr>
            <w:tcW w:w="2500" w:type="pct"/>
          </w:tcPr>
          <w:p w:rsidR="00F52E74" w:rsidP="00791BF4" w:rsidRDefault="00E46237" w14:paraId="5314A0B5" w14:textId="3E91897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3506AA6" wp14:editId="2CABDFF1">
                  <wp:simplePos x="0" y="0"/>
                  <wp:positionH relativeFrom="column">
                    <wp:posOffset>205156</wp:posOffset>
                  </wp:positionH>
                  <wp:positionV relativeFrom="paragraph">
                    <wp:posOffset>105689</wp:posOffset>
                  </wp:positionV>
                  <wp:extent cx="515664" cy="550012"/>
                  <wp:effectExtent l="0" t="0" r="0" b="2540"/>
                  <wp:wrapNone/>
                  <wp:docPr id="123" name="Image 1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64" cy="55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52E74" w:rsidP="00791BF4" w:rsidRDefault="00F52E74" w14:paraId="40044A75" w14:textId="0E8E9FD6">
            <w:pPr>
              <w:rPr>
                <w:rFonts w:cs="Arial"/>
                <w:b/>
                <w:sz w:val="18"/>
                <w:szCs w:val="18"/>
              </w:rPr>
            </w:pPr>
          </w:p>
          <w:p w:rsidR="00F52E74" w:rsidP="00791BF4" w:rsidRDefault="00F52E74" w14:paraId="7FA93341" w14:textId="3D569B53">
            <w:pPr>
              <w:rPr>
                <w:rFonts w:cs="Arial"/>
                <w:b/>
                <w:sz w:val="18"/>
                <w:szCs w:val="18"/>
              </w:rPr>
            </w:pPr>
          </w:p>
          <w:p w:rsidR="00F52E74" w:rsidP="00791BF4" w:rsidRDefault="00F52E74" w14:paraId="19205321" w14:textId="09EF318F">
            <w:pPr>
              <w:rPr>
                <w:rFonts w:cs="Arial"/>
                <w:b/>
                <w:sz w:val="18"/>
                <w:szCs w:val="18"/>
              </w:rPr>
            </w:pPr>
          </w:p>
          <w:p w:rsidR="00F52E74" w:rsidP="00791BF4" w:rsidRDefault="00F52E74" w14:paraId="0821DF0D" w14:textId="77777777">
            <w:pPr>
              <w:rPr>
                <w:rFonts w:cs="Arial"/>
                <w:b/>
                <w:sz w:val="18"/>
                <w:szCs w:val="18"/>
              </w:rPr>
            </w:pPr>
          </w:p>
          <w:p w:rsidRPr="005A12EC" w:rsidR="00F52E74" w:rsidP="00791BF4" w:rsidRDefault="00F52E74" w14:paraId="1676A2D5" w14:textId="77777777">
            <w:pPr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FIRMA DEL CONTRATISTA</w:t>
            </w:r>
          </w:p>
          <w:p w:rsidR="00F52E74" w:rsidP="00791BF4" w:rsidRDefault="004F5D51" w14:paraId="60518631" w14:textId="6D17660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Germán Torres Aguilera</w:t>
            </w:r>
          </w:p>
          <w:p w:rsidRPr="00DB21D7" w:rsidR="00F52E74" w:rsidP="00791BF4" w:rsidRDefault="00F52E74" w14:paraId="3295E436" w14:textId="26368517">
            <w:pPr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No. CC</w:t>
            </w:r>
            <w:r>
              <w:rPr>
                <w:rFonts w:cs="Arial"/>
                <w:b/>
                <w:sz w:val="18"/>
                <w:szCs w:val="18"/>
              </w:rPr>
              <w:tab/>
            </w:r>
            <w:r w:rsidR="001927C0">
              <w:rPr>
                <w:rFonts w:cs="Arial"/>
                <w:b/>
                <w:sz w:val="18"/>
                <w:szCs w:val="18"/>
              </w:rPr>
              <w:t>10</w:t>
            </w:r>
            <w:r w:rsidR="004F5D51">
              <w:rPr>
                <w:rFonts w:cs="Arial"/>
                <w:b/>
                <w:sz w:val="18"/>
                <w:szCs w:val="18"/>
              </w:rPr>
              <w:t>47444637</w:t>
            </w:r>
          </w:p>
        </w:tc>
        <w:tc>
          <w:tcPr>
            <w:tcW w:w="2500" w:type="pct"/>
          </w:tcPr>
          <w:p w:rsidR="00F52E74" w:rsidP="00791BF4" w:rsidRDefault="00F52E74" w14:paraId="3B60C05D" w14:textId="77777777">
            <w:pPr>
              <w:rPr>
                <w:rFonts w:cs="Arial"/>
                <w:b/>
                <w:sz w:val="18"/>
                <w:szCs w:val="18"/>
              </w:rPr>
            </w:pPr>
          </w:p>
          <w:p w:rsidR="00F52E74" w:rsidP="00791BF4" w:rsidRDefault="00F52E74" w14:paraId="372DD62C" w14:textId="163F1FF3"/>
          <w:p w:rsidR="009523FF" w:rsidP="00791BF4" w:rsidRDefault="009523FF" w14:paraId="71197DB5" w14:textId="77777777"/>
          <w:p w:rsidR="00F52E74" w:rsidP="00791BF4" w:rsidRDefault="00F52E74" w14:paraId="747E3118" w14:textId="12365A3D"/>
          <w:p w:rsidR="00F52E74" w:rsidP="68F52D5C" w:rsidRDefault="00F52E74" w14:paraId="38FE360A" w14:textId="72359B8E">
            <w:pPr>
              <w:rPr>
                <w:rFonts w:cs="Arial"/>
                <w:b/>
                <w:bCs/>
                <w:sz w:val="18"/>
                <w:szCs w:val="18"/>
              </w:rPr>
            </w:pPr>
            <w:r w:rsidRPr="68F52D5C">
              <w:rPr>
                <w:rFonts w:cs="Arial"/>
                <w:b/>
                <w:bCs/>
                <w:sz w:val="18"/>
                <w:szCs w:val="18"/>
              </w:rPr>
              <w:t>FIRMA DEL SUPERVISOR</w:t>
            </w:r>
            <w:r w:rsidRPr="68F52D5C" w:rsidR="04FDE07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:rsidR="00F52E74" w:rsidP="67B725AD" w:rsidRDefault="009523FF" w14:paraId="0B6BF620" w14:textId="061EF96D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Juan Carlos Ramírez Valencia</w:t>
            </w:r>
          </w:p>
          <w:p w:rsidR="00F52E74" w:rsidP="67B725AD" w:rsidRDefault="00F52E74" w14:paraId="47CDF0F5" w14:textId="10F32CD6">
            <w:pPr>
              <w:jc w:val="both"/>
              <w:rPr>
                <w:rFonts w:cs="Arial"/>
                <w:sz w:val="18"/>
                <w:szCs w:val="18"/>
              </w:rPr>
            </w:pPr>
            <w:r w:rsidRPr="0936117A">
              <w:rPr>
                <w:rFonts w:cs="Arial"/>
                <w:b/>
                <w:bCs/>
                <w:sz w:val="18"/>
                <w:szCs w:val="18"/>
              </w:rPr>
              <w:t>No. CC</w:t>
            </w:r>
            <w:r w:rsidRPr="0936117A" w:rsidR="3BCF734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9523FF" w:rsidR="009523FF">
              <w:rPr>
                <w:rFonts w:cs="Arial"/>
                <w:b/>
                <w:bCs/>
                <w:sz w:val="18"/>
                <w:szCs w:val="18"/>
              </w:rPr>
              <w:t>79644895</w:t>
            </w:r>
          </w:p>
        </w:tc>
      </w:tr>
    </w:tbl>
    <w:p w:rsidRPr="000E7520" w:rsidR="00C5395F" w:rsidP="005D5DBE" w:rsidRDefault="00C5395F" w14:paraId="6EFAF713" w14:textId="766A9BEB">
      <w:pPr>
        <w:rPr>
          <w:rFonts w:cs="Arial"/>
          <w:b/>
          <w:sz w:val="18"/>
          <w:szCs w:val="18"/>
        </w:rPr>
      </w:pPr>
    </w:p>
    <w:sectPr w:rsidRPr="000E7520" w:rsidR="00C5395F" w:rsidSect="00C12DEA">
      <w:headerReference w:type="default" r:id="rId13"/>
      <w:footerReference w:type="default" r:id="rId14"/>
      <w:pgSz w:w="12240" w:h="15840" w:orient="portrait" w:code="1"/>
      <w:pgMar w:top="1418" w:right="1418" w:bottom="2517" w:left="1418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6344B" w:rsidR="003619BB" w:rsidP="005E70CF" w:rsidRDefault="003619BB" w14:paraId="6751E4DE" w14:textId="77777777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endnote>
  <w:endnote w:type="continuationSeparator" w:id="0">
    <w:p w:rsidRPr="00E6344B" w:rsidR="003619BB" w:rsidP="005E70CF" w:rsidRDefault="003619BB" w14:paraId="04CEED42" w14:textId="77777777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F0539" w:rsidP="00EF56B6" w:rsidRDefault="00000000" w14:paraId="6160748E" w14:textId="77777777">
    <w:pPr>
      <w:pStyle w:val="Piedepgina"/>
      <w:jc w:val="center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w:pict w14:anchorId="4540D3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MSIPWMedcf46cfa9e551cc4bed9b3b" style="position:absolute;left:0;text-align:left;margin-left:0;margin-top:0;width:521.65pt;height:107.65pt;rotation:315;z-index:-251658240;visibility:hidden;mso-position-horizontal:center;mso-position-horizontal-relative:margin;mso-position-vertical:center;mso-position-vertical-relative:margin" alt="{&quot;HashCode&quot;:-1146117917,&quot;Height&quot;:792.0,&quot;Width&quot;:612.0,&quot;Placement&quot;:&quot;Header&quot;,&quot;Index&quot;:&quot;Primary&quot;,&quot;Section&quot;:1,&quot;Top&quot;:-999995.0,&quot;Left&quot;:-999995.0}" o:spid="_x0000_s1025" o:allowincell="f" fillcolor="#737373" stroked="f" type="#_x0000_t136">
          <v:stroke o:title="" r:id="rId1"/>
          <v:shadow color="#868686"/>
          <v:textpath style="font-family:&quot;Calibri&quot;;font-size:1pt;v-text-kern:t" fitpath="t" trim="t" string="Datos Abiertos"/>
          <w10:wrap anchorx="margin" anchory="margin"/>
        </v:shape>
      </w:pict>
    </w:r>
  </w:p>
  <w:p w:rsidR="00DF0539" w:rsidP="00EF56B6" w:rsidRDefault="00DF0539" w14:paraId="4C645589" w14:textId="77777777">
    <w:pPr>
      <w:pStyle w:val="Piedepgina"/>
      <w:jc w:val="center"/>
      <w:rPr>
        <w:rFonts w:cs="Arial"/>
        <w:sz w:val="16"/>
        <w:szCs w:val="16"/>
      </w:rPr>
    </w:pPr>
  </w:p>
  <w:p w:rsidR="00DF0539" w:rsidP="00EF56B6" w:rsidRDefault="00DF0539" w14:paraId="40323C77" w14:textId="77777777">
    <w:pPr>
      <w:pStyle w:val="Piedepgina"/>
      <w:jc w:val="center"/>
      <w:rPr>
        <w:rFonts w:cs="Arial"/>
        <w:sz w:val="16"/>
        <w:szCs w:val="16"/>
      </w:rPr>
    </w:pPr>
  </w:p>
  <w:p w:rsidR="00DF0539" w:rsidP="00EF56B6" w:rsidRDefault="00DF0539" w14:paraId="624676F2" w14:textId="77777777">
    <w:pPr>
      <w:pStyle w:val="Piedepgina"/>
      <w:jc w:val="center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6344B" w:rsidR="003619BB" w:rsidP="005E70CF" w:rsidRDefault="003619BB" w14:paraId="472EFCA8" w14:textId="77777777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footnote>
  <w:footnote w:type="continuationSeparator" w:id="0">
    <w:p w:rsidRPr="00E6344B" w:rsidR="003619BB" w:rsidP="005E70CF" w:rsidRDefault="003619BB" w14:paraId="34FD64BF" w14:textId="77777777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385" w:type="dxa"/>
      <w:tblInd w:w="-34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1E0" w:firstRow="1" w:lastRow="1" w:firstColumn="1" w:lastColumn="1" w:noHBand="0" w:noVBand="0"/>
    </w:tblPr>
    <w:tblGrid>
      <w:gridCol w:w="2014"/>
      <w:gridCol w:w="5103"/>
      <w:gridCol w:w="2268"/>
    </w:tblGrid>
    <w:tr w:rsidR="00DF0539" w:rsidTr="006A311C" w14:paraId="0046DBC2" w14:textId="77777777">
      <w:trPr>
        <w:cantSplit/>
        <w:trHeight w:val="261"/>
      </w:trPr>
      <w:tc>
        <w:tcPr>
          <w:tcW w:w="2014" w:type="dxa"/>
          <w:vAlign w:val="center"/>
        </w:tcPr>
        <w:p w:rsidRPr="003F419C" w:rsidR="00DF0539" w:rsidP="00BC35D4" w:rsidRDefault="00DF0539" w14:paraId="3FD7C09A" w14:textId="77777777">
          <w:pPr>
            <w:rPr>
              <w:rFonts w:cs="Arial"/>
              <w:b/>
            </w:rPr>
          </w:pPr>
          <w:r w:rsidRPr="003F419C">
            <w:rPr>
              <w:rFonts w:cs="Arial"/>
              <w:b/>
            </w:rPr>
            <w:t>Código: F319</w:t>
          </w:r>
        </w:p>
      </w:tc>
      <w:tc>
        <w:tcPr>
          <w:tcW w:w="5103" w:type="dxa"/>
          <w:vMerge w:val="restart"/>
          <w:vAlign w:val="center"/>
        </w:tcPr>
        <w:p w:rsidR="00D57961" w:rsidP="00BC35D4" w:rsidRDefault="00DF0539" w14:paraId="18AE9944" w14:textId="59AFCDA2">
          <w:pPr>
            <w:jc w:val="center"/>
            <w:rPr>
              <w:rFonts w:cs="Arial"/>
              <w:b/>
            </w:rPr>
          </w:pPr>
          <w:bookmarkStart w:name="_Hlk191028999" w:id="3"/>
          <w:r w:rsidRPr="008F5805">
            <w:rPr>
              <w:rFonts w:cs="Arial"/>
              <w:b/>
            </w:rPr>
            <w:t xml:space="preserve">INFORME </w:t>
          </w:r>
          <w:r w:rsidRPr="00BC35D4">
            <w:rPr>
              <w:rFonts w:cs="Arial"/>
              <w:b/>
            </w:rPr>
            <w:t xml:space="preserve">MENSUAL </w:t>
          </w:r>
          <w:r w:rsidRPr="008F5805">
            <w:rPr>
              <w:rFonts w:cs="Arial"/>
              <w:b/>
            </w:rPr>
            <w:t>DE</w:t>
          </w:r>
          <w:r w:rsidR="00D57961">
            <w:rPr>
              <w:rFonts w:cs="Arial"/>
              <w:b/>
            </w:rPr>
            <w:t xml:space="preserve"> GESTIÓN</w:t>
          </w:r>
        </w:p>
        <w:p w:rsidRPr="00BC35D4" w:rsidR="00DF0539" w:rsidP="00D57961" w:rsidRDefault="00DF0539" w14:paraId="777D1351" w14:textId="73F7B096">
          <w:pPr>
            <w:jc w:val="center"/>
            <w:rPr>
              <w:rFonts w:cs="Arial"/>
              <w:b/>
            </w:rPr>
          </w:pPr>
          <w:r w:rsidRPr="008F5805">
            <w:rPr>
              <w:rFonts w:cs="Arial"/>
              <w:b/>
            </w:rPr>
            <w:t>SUPERVISIÓN</w:t>
          </w:r>
          <w:r w:rsidR="00D57961">
            <w:rPr>
              <w:rFonts w:cs="Arial"/>
              <w:b/>
            </w:rPr>
            <w:t xml:space="preserve">, </w:t>
          </w:r>
          <w:r w:rsidRPr="008F5805" w:rsidR="00D57961">
            <w:rPr>
              <w:rFonts w:cs="Arial"/>
              <w:b/>
            </w:rPr>
            <w:t>VERIFICACIÓN</w:t>
          </w:r>
          <w:r w:rsidR="00D57961">
            <w:rPr>
              <w:rFonts w:cs="Arial"/>
              <w:b/>
            </w:rPr>
            <w:t xml:space="preserve"> Y RECIBO A SATISFACCIÓN DEL</w:t>
          </w:r>
          <w:r w:rsidRPr="008F5805" w:rsidR="00D57961">
            <w:rPr>
              <w:rFonts w:cs="Arial"/>
              <w:b/>
            </w:rPr>
            <w:t xml:space="preserve"> CUMPLIMIENTO DE LAS OBLIGACIONES CONTRACTUALES</w:t>
          </w:r>
          <w:bookmarkEnd w:id="3"/>
        </w:p>
      </w:tc>
      <w:tc>
        <w:tcPr>
          <w:tcW w:w="2268" w:type="dxa"/>
          <w:vMerge w:val="restart"/>
        </w:tcPr>
        <w:p w:rsidR="00DF0539" w:rsidP="00BC35D4" w:rsidRDefault="00DF0539" w14:paraId="145AF3C7" w14:textId="77777777">
          <w:pPr>
            <w:rPr>
              <w:rFonts w:ascii="Arial Narrow" w:hAnsi="Arial Narrow"/>
            </w:rPr>
          </w:pPr>
          <w:r>
            <w:rPr>
              <w:rFonts w:ascii="Arial Narrow" w:hAnsi="Arial Narrow"/>
              <w:noProof/>
              <w:sz w:val="22"/>
              <w:szCs w:val="22"/>
              <w:lang w:val="en-US" w:eastAsia="en-US"/>
            </w:rPr>
            <w:drawing>
              <wp:anchor distT="0" distB="0" distL="114300" distR="114300" simplePos="0" relativeHeight="251657216" behindDoc="0" locked="0" layoutInCell="1" allowOverlap="1" wp14:anchorId="642477CC" wp14:editId="6614C119">
                <wp:simplePos x="0" y="0"/>
                <wp:positionH relativeFrom="column">
                  <wp:posOffset>79375</wp:posOffset>
                </wp:positionH>
                <wp:positionV relativeFrom="paragraph">
                  <wp:posOffset>225425</wp:posOffset>
                </wp:positionV>
                <wp:extent cx="1271270" cy="258445"/>
                <wp:effectExtent l="0" t="0" r="0" b="0"/>
                <wp:wrapNone/>
                <wp:docPr id="18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270" cy="258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DF0539" w:rsidTr="006A311C" w14:paraId="7974E77F" w14:textId="77777777">
      <w:trPr>
        <w:cantSplit/>
        <w:trHeight w:val="261"/>
      </w:trPr>
      <w:tc>
        <w:tcPr>
          <w:tcW w:w="2014" w:type="dxa"/>
          <w:vAlign w:val="center"/>
        </w:tcPr>
        <w:p w:rsidRPr="003F419C" w:rsidR="00DF0539" w:rsidP="008D11FA" w:rsidRDefault="00DF0539" w14:paraId="39695960" w14:textId="25CFE9ED">
          <w:pPr>
            <w:rPr>
              <w:rFonts w:cs="Arial"/>
              <w:b/>
            </w:rPr>
          </w:pPr>
          <w:r w:rsidRPr="003F419C">
            <w:rPr>
              <w:rFonts w:cs="Arial"/>
              <w:b/>
            </w:rPr>
            <w:t xml:space="preserve">Versión: </w:t>
          </w:r>
          <w:r w:rsidR="005A12EC">
            <w:rPr>
              <w:rFonts w:cs="Arial"/>
              <w:b/>
            </w:rPr>
            <w:t>8</w:t>
          </w:r>
        </w:p>
      </w:tc>
      <w:tc>
        <w:tcPr>
          <w:tcW w:w="5103" w:type="dxa"/>
          <w:vMerge/>
        </w:tcPr>
        <w:p w:rsidRPr="003F4D74" w:rsidR="00DF0539" w:rsidP="00BC35D4" w:rsidRDefault="00DF0539" w14:paraId="19967EB0" w14:textId="77777777">
          <w:pPr>
            <w:rPr>
              <w:rFonts w:ascii="Arial Narrow" w:hAnsi="Arial Narrow"/>
            </w:rPr>
          </w:pPr>
        </w:p>
      </w:tc>
      <w:tc>
        <w:tcPr>
          <w:tcW w:w="2268" w:type="dxa"/>
          <w:vMerge/>
        </w:tcPr>
        <w:p w:rsidRPr="006903E0" w:rsidR="00DF0539" w:rsidP="00BC35D4" w:rsidRDefault="00DF0539" w14:paraId="3D86DA63" w14:textId="77777777">
          <w:pPr>
            <w:rPr>
              <w:b/>
              <w:lang w:val="pt-BR"/>
            </w:rPr>
          </w:pPr>
        </w:p>
      </w:tc>
    </w:tr>
    <w:tr w:rsidR="00DF0539" w:rsidTr="006A311C" w14:paraId="14A74DB5" w14:textId="77777777">
      <w:trPr>
        <w:cantSplit/>
        <w:trHeight w:val="261"/>
      </w:trPr>
      <w:tc>
        <w:tcPr>
          <w:tcW w:w="2014" w:type="dxa"/>
          <w:vAlign w:val="center"/>
        </w:tcPr>
        <w:p w:rsidRPr="003F419C" w:rsidR="00DF0539" w:rsidP="008D11FA" w:rsidRDefault="00DF0539" w14:paraId="14E1E3AF" w14:textId="71B178B0">
          <w:pPr>
            <w:rPr>
              <w:rFonts w:cs="Arial"/>
              <w:b/>
            </w:rPr>
          </w:pPr>
          <w:r w:rsidRPr="003F419C">
            <w:rPr>
              <w:rFonts w:cs="Arial"/>
              <w:b/>
            </w:rPr>
            <w:t xml:space="preserve">Fecha: </w:t>
          </w:r>
          <w:r w:rsidR="005037BF">
            <w:rPr>
              <w:rFonts w:cs="Arial"/>
              <w:b/>
            </w:rPr>
            <w:t>05</w:t>
          </w:r>
          <w:r w:rsidR="003F419C">
            <w:rPr>
              <w:rFonts w:cs="Arial"/>
              <w:b/>
            </w:rPr>
            <w:t>/</w:t>
          </w:r>
          <w:r w:rsidR="005A12EC">
            <w:rPr>
              <w:rFonts w:cs="Arial"/>
              <w:b/>
            </w:rPr>
            <w:t>0</w:t>
          </w:r>
          <w:r w:rsidR="005037BF">
            <w:rPr>
              <w:rFonts w:cs="Arial"/>
              <w:b/>
            </w:rPr>
            <w:t>3</w:t>
          </w:r>
          <w:r w:rsidR="003F419C">
            <w:rPr>
              <w:rFonts w:cs="Arial"/>
              <w:b/>
            </w:rPr>
            <w:t>/202</w:t>
          </w:r>
          <w:r w:rsidR="005A12EC">
            <w:rPr>
              <w:rFonts w:cs="Arial"/>
              <w:b/>
            </w:rPr>
            <w:t>5</w:t>
          </w:r>
        </w:p>
      </w:tc>
      <w:tc>
        <w:tcPr>
          <w:tcW w:w="5103" w:type="dxa"/>
          <w:vMerge/>
        </w:tcPr>
        <w:p w:rsidR="00DF0539" w:rsidP="00BC35D4" w:rsidRDefault="00DF0539" w14:paraId="38E85D75" w14:textId="77777777">
          <w:pPr>
            <w:rPr>
              <w:rFonts w:ascii="Arial Narrow" w:hAnsi="Arial Narrow"/>
            </w:rPr>
          </w:pPr>
        </w:p>
      </w:tc>
      <w:tc>
        <w:tcPr>
          <w:tcW w:w="2268" w:type="dxa"/>
          <w:vMerge/>
        </w:tcPr>
        <w:p w:rsidRPr="006903E0" w:rsidR="00DF0539" w:rsidP="00BC35D4" w:rsidRDefault="00DF0539" w14:paraId="455623C6" w14:textId="77777777">
          <w:pPr>
            <w:rPr>
              <w:b/>
              <w:lang w:val="pt-BR"/>
            </w:rPr>
          </w:pPr>
        </w:p>
      </w:tc>
    </w:tr>
    <w:tr w:rsidR="00DF0539" w:rsidTr="006A311C" w14:paraId="13712FCC" w14:textId="77777777">
      <w:trPr>
        <w:cantSplit/>
        <w:trHeight w:val="308"/>
      </w:trPr>
      <w:tc>
        <w:tcPr>
          <w:tcW w:w="2014" w:type="dxa"/>
          <w:vAlign w:val="center"/>
        </w:tcPr>
        <w:p w:rsidRPr="003F419C" w:rsidR="00DF0539" w:rsidP="00BC35D4" w:rsidRDefault="00DF0539" w14:paraId="715CC602" w14:textId="12B222B8">
          <w:pPr>
            <w:rPr>
              <w:rFonts w:cs="Arial"/>
              <w:b/>
            </w:rPr>
          </w:pPr>
          <w:r w:rsidRPr="003F419C">
            <w:rPr>
              <w:rFonts w:cs="Arial"/>
              <w:b/>
            </w:rPr>
            <w:t xml:space="preserve">Página </w:t>
          </w:r>
          <w:r w:rsidRPr="003F419C">
            <w:rPr>
              <w:rFonts w:cs="Arial"/>
              <w:b/>
            </w:rPr>
            <w:fldChar w:fldCharType="begin"/>
          </w:r>
          <w:r w:rsidRPr="003F419C">
            <w:rPr>
              <w:rFonts w:cs="Arial"/>
              <w:b/>
            </w:rPr>
            <w:instrText xml:space="preserve"> PAGE </w:instrText>
          </w:r>
          <w:r w:rsidRPr="003F419C">
            <w:rPr>
              <w:rFonts w:cs="Arial"/>
              <w:b/>
            </w:rPr>
            <w:fldChar w:fldCharType="separate"/>
          </w:r>
          <w:r w:rsidR="005D5DBE">
            <w:rPr>
              <w:rFonts w:cs="Arial"/>
              <w:b/>
              <w:noProof/>
            </w:rPr>
            <w:t>6</w:t>
          </w:r>
          <w:r w:rsidRPr="003F419C">
            <w:rPr>
              <w:rFonts w:cs="Arial"/>
              <w:b/>
            </w:rPr>
            <w:fldChar w:fldCharType="end"/>
          </w:r>
          <w:r w:rsidRPr="003F419C">
            <w:rPr>
              <w:rFonts w:cs="Arial"/>
              <w:b/>
            </w:rPr>
            <w:t xml:space="preserve"> de </w:t>
          </w:r>
          <w:r w:rsidRPr="003F419C">
            <w:rPr>
              <w:rFonts w:cs="Arial"/>
              <w:b/>
            </w:rPr>
            <w:fldChar w:fldCharType="begin"/>
          </w:r>
          <w:r w:rsidRPr="003F419C">
            <w:rPr>
              <w:rFonts w:cs="Arial"/>
              <w:b/>
            </w:rPr>
            <w:instrText xml:space="preserve"> NUMPAGES  </w:instrText>
          </w:r>
          <w:r w:rsidRPr="003F419C">
            <w:rPr>
              <w:rFonts w:cs="Arial"/>
              <w:b/>
            </w:rPr>
            <w:fldChar w:fldCharType="separate"/>
          </w:r>
          <w:r w:rsidR="005D5DBE">
            <w:rPr>
              <w:rFonts w:cs="Arial"/>
              <w:b/>
              <w:noProof/>
            </w:rPr>
            <w:t>6</w:t>
          </w:r>
          <w:r w:rsidRPr="003F419C">
            <w:rPr>
              <w:rFonts w:cs="Arial"/>
              <w:b/>
            </w:rPr>
            <w:fldChar w:fldCharType="end"/>
          </w:r>
        </w:p>
      </w:tc>
      <w:tc>
        <w:tcPr>
          <w:tcW w:w="5103" w:type="dxa"/>
          <w:vMerge/>
        </w:tcPr>
        <w:p w:rsidR="00DF0539" w:rsidP="00BC35D4" w:rsidRDefault="00DF0539" w14:paraId="0F252FD8" w14:textId="77777777">
          <w:pPr>
            <w:rPr>
              <w:rFonts w:ascii="Arial Narrow" w:hAnsi="Arial Narrow"/>
            </w:rPr>
          </w:pPr>
        </w:p>
      </w:tc>
      <w:tc>
        <w:tcPr>
          <w:tcW w:w="2268" w:type="dxa"/>
          <w:vMerge/>
        </w:tcPr>
        <w:p w:rsidR="00DF0539" w:rsidP="00BC35D4" w:rsidRDefault="00DF0539" w14:paraId="20A9215A" w14:textId="77777777">
          <w:pPr>
            <w:rPr>
              <w:b/>
              <w:lang w:val="pt-BR"/>
            </w:rPr>
          </w:pPr>
        </w:p>
      </w:tc>
    </w:tr>
  </w:tbl>
  <w:p w:rsidRPr="00EA3A41" w:rsidR="00DF0539" w:rsidRDefault="00DF0539" w14:paraId="78435E20" w14:textId="77777777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AepBdP85" int2:invalidationBookmarkName="" int2:hashCode="Fwml0gU13AopMi" int2:id="j8tlILXh">
      <int2:state int2:value="Rejected" int2:type="styl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546"/>
    <w:multiLevelType w:val="hybridMultilevel"/>
    <w:tmpl w:val="64B29A3A"/>
    <w:lvl w:ilvl="0" w:tplc="34784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B14B5"/>
    <w:multiLevelType w:val="multilevel"/>
    <w:tmpl w:val="2256C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EE5184"/>
    <w:multiLevelType w:val="hybridMultilevel"/>
    <w:tmpl w:val="4218F6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2405C"/>
    <w:multiLevelType w:val="hybridMultilevel"/>
    <w:tmpl w:val="07B4DC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92677"/>
    <w:multiLevelType w:val="multilevel"/>
    <w:tmpl w:val="D940F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65B0DCF"/>
    <w:multiLevelType w:val="hybridMultilevel"/>
    <w:tmpl w:val="C05C03C2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6906787"/>
    <w:multiLevelType w:val="hybridMultilevel"/>
    <w:tmpl w:val="0854FBFE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90D792F"/>
    <w:multiLevelType w:val="multilevel"/>
    <w:tmpl w:val="0854F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B70040C"/>
    <w:multiLevelType w:val="hybridMultilevel"/>
    <w:tmpl w:val="D940F112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DE538B7"/>
    <w:multiLevelType w:val="multilevel"/>
    <w:tmpl w:val="AAE21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284761F"/>
    <w:multiLevelType w:val="hybridMultilevel"/>
    <w:tmpl w:val="B23884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A55ED"/>
    <w:multiLevelType w:val="hybridMultilevel"/>
    <w:tmpl w:val="579EDC2C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C343751"/>
    <w:multiLevelType w:val="multilevel"/>
    <w:tmpl w:val="6CFC7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D8812CF"/>
    <w:multiLevelType w:val="hybridMultilevel"/>
    <w:tmpl w:val="8CBEBCA6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DE35410"/>
    <w:multiLevelType w:val="hybridMultilevel"/>
    <w:tmpl w:val="1D20CC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E33BCC"/>
    <w:multiLevelType w:val="hybridMultilevel"/>
    <w:tmpl w:val="60B2EDA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24D2066"/>
    <w:multiLevelType w:val="hybridMultilevel"/>
    <w:tmpl w:val="58FE77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449DE"/>
    <w:multiLevelType w:val="multilevel"/>
    <w:tmpl w:val="8CBEB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30936B3"/>
    <w:multiLevelType w:val="hybridMultilevel"/>
    <w:tmpl w:val="449465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2E0E91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961045"/>
    <w:multiLevelType w:val="hybridMultilevel"/>
    <w:tmpl w:val="9328CC0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87A7A74"/>
    <w:multiLevelType w:val="hybridMultilevel"/>
    <w:tmpl w:val="050CEF1C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9DF16BA"/>
    <w:multiLevelType w:val="hybridMultilevel"/>
    <w:tmpl w:val="342E3CAC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2A884F64"/>
    <w:multiLevelType w:val="hybridMultilevel"/>
    <w:tmpl w:val="21FC44EE"/>
    <w:lvl w:ilvl="0" w:tplc="E5A6A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281261"/>
    <w:multiLevelType w:val="hybridMultilevel"/>
    <w:tmpl w:val="6CFC707A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2F405FB1"/>
    <w:multiLevelType w:val="hybridMultilevel"/>
    <w:tmpl w:val="A72A859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42234AE"/>
    <w:multiLevelType w:val="hybridMultilevel"/>
    <w:tmpl w:val="543E277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6BE4EF7"/>
    <w:multiLevelType w:val="hybridMultilevel"/>
    <w:tmpl w:val="2256C996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96939F5"/>
    <w:multiLevelType w:val="multilevel"/>
    <w:tmpl w:val="52563E7C"/>
    <w:lvl w:ilvl="0">
      <w:start w:val="1"/>
      <w:numFmt w:val="decimal"/>
      <w:pStyle w:val="Ttulo1"/>
      <w:lvlText w:val="%1"/>
      <w:lvlJc w:val="left"/>
      <w:pPr>
        <w:tabs>
          <w:tab w:val="num" w:pos="504"/>
        </w:tabs>
        <w:ind w:left="504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04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F2B0A28"/>
    <w:multiLevelType w:val="hybridMultilevel"/>
    <w:tmpl w:val="928454B6"/>
    <w:lvl w:ilvl="0" w:tplc="51102216">
      <w:start w:val="1"/>
      <w:numFmt w:val="decimal"/>
      <w:lvlText w:val="%1."/>
      <w:lvlJc w:val="left"/>
      <w:pPr>
        <w:ind w:left="982" w:hanging="360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2E56EAA2">
      <w:numFmt w:val="bullet"/>
      <w:lvlText w:val=""/>
      <w:lvlJc w:val="left"/>
      <w:pPr>
        <w:ind w:left="98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0AACA3D0">
      <w:numFmt w:val="bullet"/>
      <w:lvlText w:val="•"/>
      <w:lvlJc w:val="left"/>
      <w:pPr>
        <w:ind w:left="2728" w:hanging="360"/>
      </w:pPr>
      <w:rPr>
        <w:rFonts w:hint="default"/>
        <w:lang w:val="es-ES" w:eastAsia="en-US" w:bidi="ar-SA"/>
      </w:rPr>
    </w:lvl>
    <w:lvl w:ilvl="3" w:tplc="DF48698C">
      <w:numFmt w:val="bullet"/>
      <w:lvlText w:val="•"/>
      <w:lvlJc w:val="left"/>
      <w:pPr>
        <w:ind w:left="3602" w:hanging="360"/>
      </w:pPr>
      <w:rPr>
        <w:rFonts w:hint="default"/>
        <w:lang w:val="es-ES" w:eastAsia="en-US" w:bidi="ar-SA"/>
      </w:rPr>
    </w:lvl>
    <w:lvl w:ilvl="4" w:tplc="88FC9BD8">
      <w:numFmt w:val="bullet"/>
      <w:lvlText w:val="•"/>
      <w:lvlJc w:val="left"/>
      <w:pPr>
        <w:ind w:left="4476" w:hanging="360"/>
      </w:pPr>
      <w:rPr>
        <w:rFonts w:hint="default"/>
        <w:lang w:val="es-ES" w:eastAsia="en-US" w:bidi="ar-SA"/>
      </w:rPr>
    </w:lvl>
    <w:lvl w:ilvl="5" w:tplc="364A1FC2">
      <w:numFmt w:val="bullet"/>
      <w:lvlText w:val="•"/>
      <w:lvlJc w:val="left"/>
      <w:pPr>
        <w:ind w:left="5350" w:hanging="360"/>
      </w:pPr>
      <w:rPr>
        <w:rFonts w:hint="default"/>
        <w:lang w:val="es-ES" w:eastAsia="en-US" w:bidi="ar-SA"/>
      </w:rPr>
    </w:lvl>
    <w:lvl w:ilvl="6" w:tplc="B8A05E9C">
      <w:numFmt w:val="bullet"/>
      <w:lvlText w:val="•"/>
      <w:lvlJc w:val="left"/>
      <w:pPr>
        <w:ind w:left="6224" w:hanging="360"/>
      </w:pPr>
      <w:rPr>
        <w:rFonts w:hint="default"/>
        <w:lang w:val="es-ES" w:eastAsia="en-US" w:bidi="ar-SA"/>
      </w:rPr>
    </w:lvl>
    <w:lvl w:ilvl="7" w:tplc="22DA5704">
      <w:numFmt w:val="bullet"/>
      <w:lvlText w:val="•"/>
      <w:lvlJc w:val="left"/>
      <w:pPr>
        <w:ind w:left="7098" w:hanging="360"/>
      </w:pPr>
      <w:rPr>
        <w:rFonts w:hint="default"/>
        <w:lang w:val="es-ES" w:eastAsia="en-US" w:bidi="ar-SA"/>
      </w:rPr>
    </w:lvl>
    <w:lvl w:ilvl="8" w:tplc="9B3A746E">
      <w:numFmt w:val="bullet"/>
      <w:lvlText w:val="•"/>
      <w:lvlJc w:val="left"/>
      <w:pPr>
        <w:ind w:left="7972" w:hanging="360"/>
      </w:pPr>
      <w:rPr>
        <w:rFonts w:hint="default"/>
        <w:lang w:val="es-ES" w:eastAsia="en-US" w:bidi="ar-SA"/>
      </w:rPr>
    </w:lvl>
  </w:abstractNum>
  <w:abstractNum w:abstractNumId="30" w15:restartNumberingAfterBreak="0">
    <w:nsid w:val="3FED2211"/>
    <w:multiLevelType w:val="hybridMultilevel"/>
    <w:tmpl w:val="1D20CC5C"/>
    <w:lvl w:ilvl="0" w:tplc="935A4FE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0247BA"/>
    <w:multiLevelType w:val="multilevel"/>
    <w:tmpl w:val="A72A8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0DA3C11"/>
    <w:multiLevelType w:val="hybridMultilevel"/>
    <w:tmpl w:val="06AC6A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F6597E"/>
    <w:multiLevelType w:val="hybridMultilevel"/>
    <w:tmpl w:val="F36404C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419003F2"/>
    <w:multiLevelType w:val="hybridMultilevel"/>
    <w:tmpl w:val="19D67AFA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3444B9B"/>
    <w:multiLevelType w:val="hybridMultilevel"/>
    <w:tmpl w:val="F39E86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612F4D"/>
    <w:multiLevelType w:val="hybridMultilevel"/>
    <w:tmpl w:val="6560B1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46487628"/>
    <w:multiLevelType w:val="hybridMultilevel"/>
    <w:tmpl w:val="261206A6"/>
    <w:lvl w:ilvl="0" w:tplc="6F0A6A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EF62B6"/>
    <w:multiLevelType w:val="multilevel"/>
    <w:tmpl w:val="F1F01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C331061"/>
    <w:multiLevelType w:val="hybridMultilevel"/>
    <w:tmpl w:val="A9D62376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D7D00E5"/>
    <w:multiLevelType w:val="multilevel"/>
    <w:tmpl w:val="D22C9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4E990DBE"/>
    <w:multiLevelType w:val="hybridMultilevel"/>
    <w:tmpl w:val="AAE21804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EA2517E"/>
    <w:multiLevelType w:val="hybridMultilevel"/>
    <w:tmpl w:val="9EE652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924B05"/>
    <w:multiLevelType w:val="multilevel"/>
    <w:tmpl w:val="29703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53AB07B9"/>
    <w:multiLevelType w:val="hybridMultilevel"/>
    <w:tmpl w:val="C2326A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54057DE9"/>
    <w:multiLevelType w:val="hybridMultilevel"/>
    <w:tmpl w:val="297033C0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544118BB"/>
    <w:multiLevelType w:val="hybridMultilevel"/>
    <w:tmpl w:val="1A64E8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ED2856"/>
    <w:multiLevelType w:val="multilevel"/>
    <w:tmpl w:val="342E3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57186A2D"/>
    <w:multiLevelType w:val="multilevel"/>
    <w:tmpl w:val="656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598755AC"/>
    <w:multiLevelType w:val="multilevel"/>
    <w:tmpl w:val="70027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62E65D2D"/>
    <w:multiLevelType w:val="multilevel"/>
    <w:tmpl w:val="543E2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7794F80"/>
    <w:multiLevelType w:val="hybridMultilevel"/>
    <w:tmpl w:val="700275FA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82F29C4"/>
    <w:multiLevelType w:val="hybridMultilevel"/>
    <w:tmpl w:val="F1F01712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FBE2C94"/>
    <w:multiLevelType w:val="hybridMultilevel"/>
    <w:tmpl w:val="D22C9292"/>
    <w:lvl w:ilvl="0" w:tplc="72B8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51F65E2"/>
    <w:multiLevelType w:val="multilevel"/>
    <w:tmpl w:val="579ED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94B03B0"/>
    <w:multiLevelType w:val="multilevel"/>
    <w:tmpl w:val="19D67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96736C8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810E4F"/>
    <w:multiLevelType w:val="multilevel"/>
    <w:tmpl w:val="C05C0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7F34346D"/>
    <w:multiLevelType w:val="multilevel"/>
    <w:tmpl w:val="050CE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2076705536">
    <w:abstractNumId w:val="19"/>
  </w:num>
  <w:num w:numId="2" w16cid:durableId="867913267">
    <w:abstractNumId w:val="56"/>
  </w:num>
  <w:num w:numId="3" w16cid:durableId="1035618011">
    <w:abstractNumId w:val="28"/>
  </w:num>
  <w:num w:numId="4" w16cid:durableId="506360609">
    <w:abstractNumId w:val="23"/>
  </w:num>
  <w:num w:numId="5" w16cid:durableId="1011642222">
    <w:abstractNumId w:val="0"/>
  </w:num>
  <w:num w:numId="6" w16cid:durableId="895437488">
    <w:abstractNumId w:val="36"/>
  </w:num>
  <w:num w:numId="7" w16cid:durableId="849678852">
    <w:abstractNumId w:val="44"/>
  </w:num>
  <w:num w:numId="8" w16cid:durableId="1284576071">
    <w:abstractNumId w:val="39"/>
  </w:num>
  <w:num w:numId="9" w16cid:durableId="1139224692">
    <w:abstractNumId w:val="20"/>
  </w:num>
  <w:num w:numId="10" w16cid:durableId="2083866636">
    <w:abstractNumId w:val="25"/>
  </w:num>
  <w:num w:numId="11" w16cid:durableId="1951544927">
    <w:abstractNumId w:val="31"/>
  </w:num>
  <w:num w:numId="12" w16cid:durableId="625740031">
    <w:abstractNumId w:val="26"/>
  </w:num>
  <w:num w:numId="13" w16cid:durableId="92897204">
    <w:abstractNumId w:val="50"/>
  </w:num>
  <w:num w:numId="14" w16cid:durableId="1609391880">
    <w:abstractNumId w:val="53"/>
  </w:num>
  <w:num w:numId="15" w16cid:durableId="1036541561">
    <w:abstractNumId w:val="40"/>
  </w:num>
  <w:num w:numId="16" w16cid:durableId="1826311848">
    <w:abstractNumId w:val="41"/>
  </w:num>
  <w:num w:numId="17" w16cid:durableId="1318878314">
    <w:abstractNumId w:val="9"/>
  </w:num>
  <w:num w:numId="18" w16cid:durableId="1828783218">
    <w:abstractNumId w:val="45"/>
  </w:num>
  <w:num w:numId="19" w16cid:durableId="513227910">
    <w:abstractNumId w:val="43"/>
  </w:num>
  <w:num w:numId="20" w16cid:durableId="227234178">
    <w:abstractNumId w:val="48"/>
  </w:num>
  <w:num w:numId="21" w16cid:durableId="1441023134">
    <w:abstractNumId w:val="8"/>
  </w:num>
  <w:num w:numId="22" w16cid:durableId="565575728">
    <w:abstractNumId w:val="4"/>
  </w:num>
  <w:num w:numId="23" w16cid:durableId="2092384746">
    <w:abstractNumId w:val="24"/>
  </w:num>
  <w:num w:numId="24" w16cid:durableId="1980263829">
    <w:abstractNumId w:val="12"/>
  </w:num>
  <w:num w:numId="25" w16cid:durableId="1691906262">
    <w:abstractNumId w:val="5"/>
  </w:num>
  <w:num w:numId="26" w16cid:durableId="456996669">
    <w:abstractNumId w:val="57"/>
  </w:num>
  <w:num w:numId="27" w16cid:durableId="72363818">
    <w:abstractNumId w:val="22"/>
  </w:num>
  <w:num w:numId="28" w16cid:durableId="274824020">
    <w:abstractNumId w:val="6"/>
  </w:num>
  <w:num w:numId="29" w16cid:durableId="594947555">
    <w:abstractNumId w:val="51"/>
  </w:num>
  <w:num w:numId="30" w16cid:durableId="1034887104">
    <w:abstractNumId w:val="27"/>
  </w:num>
  <w:num w:numId="31" w16cid:durableId="1561749112">
    <w:abstractNumId w:val="13"/>
  </w:num>
  <w:num w:numId="32" w16cid:durableId="83575653">
    <w:abstractNumId w:val="52"/>
  </w:num>
  <w:num w:numId="33" w16cid:durableId="1796293523">
    <w:abstractNumId w:val="21"/>
  </w:num>
  <w:num w:numId="34" w16cid:durableId="378239786">
    <w:abstractNumId w:val="34"/>
  </w:num>
  <w:num w:numId="35" w16cid:durableId="1416167624">
    <w:abstractNumId w:val="11"/>
  </w:num>
  <w:num w:numId="36" w16cid:durableId="403064408">
    <w:abstractNumId w:val="47"/>
  </w:num>
  <w:num w:numId="37" w16cid:durableId="392430060">
    <w:abstractNumId w:val="7"/>
  </w:num>
  <w:num w:numId="38" w16cid:durableId="1806190649">
    <w:abstractNumId w:val="49"/>
  </w:num>
  <w:num w:numId="39" w16cid:durableId="317074977">
    <w:abstractNumId w:val="1"/>
  </w:num>
  <w:num w:numId="40" w16cid:durableId="1258713987">
    <w:abstractNumId w:val="17"/>
  </w:num>
  <w:num w:numId="41" w16cid:durableId="711734088">
    <w:abstractNumId w:val="38"/>
  </w:num>
  <w:num w:numId="42" w16cid:durableId="1670282436">
    <w:abstractNumId w:val="58"/>
  </w:num>
  <w:num w:numId="43" w16cid:durableId="1957835015">
    <w:abstractNumId w:val="55"/>
  </w:num>
  <w:num w:numId="44" w16cid:durableId="425883093">
    <w:abstractNumId w:val="54"/>
  </w:num>
  <w:num w:numId="45" w16cid:durableId="907809320">
    <w:abstractNumId w:val="15"/>
  </w:num>
  <w:num w:numId="46" w16cid:durableId="1523515730">
    <w:abstractNumId w:val="30"/>
  </w:num>
  <w:num w:numId="47" w16cid:durableId="584728623">
    <w:abstractNumId w:val="14"/>
  </w:num>
  <w:num w:numId="48" w16cid:durableId="635766018">
    <w:abstractNumId w:val="33"/>
  </w:num>
  <w:num w:numId="49" w16cid:durableId="1871607709">
    <w:abstractNumId w:val="32"/>
  </w:num>
  <w:num w:numId="50" w16cid:durableId="487013613">
    <w:abstractNumId w:val="2"/>
  </w:num>
  <w:num w:numId="51" w16cid:durableId="2028941181">
    <w:abstractNumId w:val="46"/>
  </w:num>
  <w:num w:numId="52" w16cid:durableId="974725257">
    <w:abstractNumId w:val="42"/>
  </w:num>
  <w:num w:numId="53" w16cid:durableId="72821438">
    <w:abstractNumId w:val="3"/>
  </w:num>
  <w:num w:numId="54" w16cid:durableId="336734718">
    <w:abstractNumId w:val="18"/>
  </w:num>
  <w:num w:numId="55" w16cid:durableId="213548592">
    <w:abstractNumId w:val="10"/>
  </w:num>
  <w:num w:numId="56" w16cid:durableId="2066485576">
    <w:abstractNumId w:val="37"/>
  </w:num>
  <w:num w:numId="57" w16cid:durableId="833841149">
    <w:abstractNumId w:val="16"/>
  </w:num>
  <w:num w:numId="58" w16cid:durableId="241530796">
    <w:abstractNumId w:val="29"/>
  </w:num>
  <w:num w:numId="59" w16cid:durableId="4575898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es-ES_tradnl" w:vendorID="64" w:dllVersion="0" w:nlCheck="1" w:checkStyle="0" w:appName="MSWord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417"/>
    <w:rsid w:val="000066E2"/>
    <w:rsid w:val="0001037B"/>
    <w:rsid w:val="00011645"/>
    <w:rsid w:val="000122B0"/>
    <w:rsid w:val="0001512B"/>
    <w:rsid w:val="000233B3"/>
    <w:rsid w:val="00023555"/>
    <w:rsid w:val="000256D7"/>
    <w:rsid w:val="000257A7"/>
    <w:rsid w:val="00025B71"/>
    <w:rsid w:val="00034301"/>
    <w:rsid w:val="00040A5B"/>
    <w:rsid w:val="00042BE1"/>
    <w:rsid w:val="00042E4A"/>
    <w:rsid w:val="000444D1"/>
    <w:rsid w:val="00046367"/>
    <w:rsid w:val="00052830"/>
    <w:rsid w:val="0005552C"/>
    <w:rsid w:val="00055558"/>
    <w:rsid w:val="00070524"/>
    <w:rsid w:val="00071487"/>
    <w:rsid w:val="000716F1"/>
    <w:rsid w:val="000717BA"/>
    <w:rsid w:val="000755BF"/>
    <w:rsid w:val="00076020"/>
    <w:rsid w:val="00076692"/>
    <w:rsid w:val="0007757A"/>
    <w:rsid w:val="00077C78"/>
    <w:rsid w:val="00080240"/>
    <w:rsid w:val="00083306"/>
    <w:rsid w:val="0008542A"/>
    <w:rsid w:val="0008631F"/>
    <w:rsid w:val="00087B11"/>
    <w:rsid w:val="00090E9E"/>
    <w:rsid w:val="000A0CD2"/>
    <w:rsid w:val="000A78FB"/>
    <w:rsid w:val="000B06F0"/>
    <w:rsid w:val="000B1640"/>
    <w:rsid w:val="000B2664"/>
    <w:rsid w:val="000B4B4D"/>
    <w:rsid w:val="000B6EF9"/>
    <w:rsid w:val="000C0719"/>
    <w:rsid w:val="000C079C"/>
    <w:rsid w:val="000C79FA"/>
    <w:rsid w:val="000C7E24"/>
    <w:rsid w:val="000D30D4"/>
    <w:rsid w:val="000D5036"/>
    <w:rsid w:val="000D6422"/>
    <w:rsid w:val="000D775E"/>
    <w:rsid w:val="000E417F"/>
    <w:rsid w:val="000E7520"/>
    <w:rsid w:val="000F0708"/>
    <w:rsid w:val="000F5962"/>
    <w:rsid w:val="001031A3"/>
    <w:rsid w:val="00103BAE"/>
    <w:rsid w:val="0010407C"/>
    <w:rsid w:val="001074C5"/>
    <w:rsid w:val="001076C1"/>
    <w:rsid w:val="001119AD"/>
    <w:rsid w:val="00116348"/>
    <w:rsid w:val="00116C09"/>
    <w:rsid w:val="00122292"/>
    <w:rsid w:val="00122404"/>
    <w:rsid w:val="0012418E"/>
    <w:rsid w:val="0012725C"/>
    <w:rsid w:val="00127C0F"/>
    <w:rsid w:val="00130424"/>
    <w:rsid w:val="00131900"/>
    <w:rsid w:val="00132F86"/>
    <w:rsid w:val="0014182D"/>
    <w:rsid w:val="00143018"/>
    <w:rsid w:val="00151B6B"/>
    <w:rsid w:val="00154513"/>
    <w:rsid w:val="001669E0"/>
    <w:rsid w:val="00176E45"/>
    <w:rsid w:val="001801C0"/>
    <w:rsid w:val="001927C0"/>
    <w:rsid w:val="00197668"/>
    <w:rsid w:val="001A0210"/>
    <w:rsid w:val="001A3A76"/>
    <w:rsid w:val="001A53A5"/>
    <w:rsid w:val="001A6839"/>
    <w:rsid w:val="001B12A4"/>
    <w:rsid w:val="001B1563"/>
    <w:rsid w:val="001B2DEA"/>
    <w:rsid w:val="001B2DED"/>
    <w:rsid w:val="001B46E0"/>
    <w:rsid w:val="001C4B4C"/>
    <w:rsid w:val="001C5113"/>
    <w:rsid w:val="001C5499"/>
    <w:rsid w:val="001C66DE"/>
    <w:rsid w:val="001C69A2"/>
    <w:rsid w:val="001D4C08"/>
    <w:rsid w:val="001D6302"/>
    <w:rsid w:val="001E3DDC"/>
    <w:rsid w:val="001F201A"/>
    <w:rsid w:val="001F4F64"/>
    <w:rsid w:val="001F7974"/>
    <w:rsid w:val="00200643"/>
    <w:rsid w:val="0020452B"/>
    <w:rsid w:val="00204ED3"/>
    <w:rsid w:val="00205C66"/>
    <w:rsid w:val="00206878"/>
    <w:rsid w:val="00206EF0"/>
    <w:rsid w:val="00215E27"/>
    <w:rsid w:val="002229EE"/>
    <w:rsid w:val="0022413A"/>
    <w:rsid w:val="00224373"/>
    <w:rsid w:val="00226DA9"/>
    <w:rsid w:val="00232847"/>
    <w:rsid w:val="00236049"/>
    <w:rsid w:val="00240A23"/>
    <w:rsid w:val="00253844"/>
    <w:rsid w:val="00261204"/>
    <w:rsid w:val="002616B1"/>
    <w:rsid w:val="00264133"/>
    <w:rsid w:val="00264880"/>
    <w:rsid w:val="00264BCB"/>
    <w:rsid w:val="002660E1"/>
    <w:rsid w:val="00267787"/>
    <w:rsid w:val="00272128"/>
    <w:rsid w:val="002726DF"/>
    <w:rsid w:val="00282D09"/>
    <w:rsid w:val="002830CD"/>
    <w:rsid w:val="00296E10"/>
    <w:rsid w:val="002A0BD8"/>
    <w:rsid w:val="002A3D8E"/>
    <w:rsid w:val="002B5981"/>
    <w:rsid w:val="002B6C29"/>
    <w:rsid w:val="002C05B3"/>
    <w:rsid w:val="002C1A79"/>
    <w:rsid w:val="002C2C2F"/>
    <w:rsid w:val="002C2D94"/>
    <w:rsid w:val="002C3346"/>
    <w:rsid w:val="002D06EE"/>
    <w:rsid w:val="002D2B09"/>
    <w:rsid w:val="002D3D7B"/>
    <w:rsid w:val="002E351B"/>
    <w:rsid w:val="002E5BE1"/>
    <w:rsid w:val="002F6205"/>
    <w:rsid w:val="002F7550"/>
    <w:rsid w:val="0030262C"/>
    <w:rsid w:val="003031AE"/>
    <w:rsid w:val="003114C2"/>
    <w:rsid w:val="00311519"/>
    <w:rsid w:val="003124DF"/>
    <w:rsid w:val="0031514B"/>
    <w:rsid w:val="003173C4"/>
    <w:rsid w:val="0031747C"/>
    <w:rsid w:val="00323197"/>
    <w:rsid w:val="00324731"/>
    <w:rsid w:val="0032590E"/>
    <w:rsid w:val="0033101C"/>
    <w:rsid w:val="00334939"/>
    <w:rsid w:val="00334AEE"/>
    <w:rsid w:val="00337690"/>
    <w:rsid w:val="0034103E"/>
    <w:rsid w:val="00345A1C"/>
    <w:rsid w:val="00345E50"/>
    <w:rsid w:val="003534CD"/>
    <w:rsid w:val="00355D1A"/>
    <w:rsid w:val="003619BB"/>
    <w:rsid w:val="0036449D"/>
    <w:rsid w:val="003744B1"/>
    <w:rsid w:val="00374DBF"/>
    <w:rsid w:val="0037657B"/>
    <w:rsid w:val="003837C1"/>
    <w:rsid w:val="00386274"/>
    <w:rsid w:val="003866B1"/>
    <w:rsid w:val="003A0635"/>
    <w:rsid w:val="003A0E96"/>
    <w:rsid w:val="003A2FD0"/>
    <w:rsid w:val="003A645C"/>
    <w:rsid w:val="003B059E"/>
    <w:rsid w:val="003B1374"/>
    <w:rsid w:val="003B65C2"/>
    <w:rsid w:val="003B71ED"/>
    <w:rsid w:val="003C31C3"/>
    <w:rsid w:val="003C40D1"/>
    <w:rsid w:val="003C66DD"/>
    <w:rsid w:val="003F419C"/>
    <w:rsid w:val="003F446B"/>
    <w:rsid w:val="003F5BF2"/>
    <w:rsid w:val="003F7746"/>
    <w:rsid w:val="0040076F"/>
    <w:rsid w:val="00402571"/>
    <w:rsid w:val="00405DD2"/>
    <w:rsid w:val="0040712E"/>
    <w:rsid w:val="00411518"/>
    <w:rsid w:val="0041186E"/>
    <w:rsid w:val="004145E1"/>
    <w:rsid w:val="00422453"/>
    <w:rsid w:val="00427D90"/>
    <w:rsid w:val="00433CEA"/>
    <w:rsid w:val="00434F94"/>
    <w:rsid w:val="00436D22"/>
    <w:rsid w:val="004379D5"/>
    <w:rsid w:val="004418F8"/>
    <w:rsid w:val="00441F43"/>
    <w:rsid w:val="004448CA"/>
    <w:rsid w:val="00445AE7"/>
    <w:rsid w:val="00445C45"/>
    <w:rsid w:val="0044779E"/>
    <w:rsid w:val="00453A9D"/>
    <w:rsid w:val="00454CFA"/>
    <w:rsid w:val="00455CB9"/>
    <w:rsid w:val="00466ADB"/>
    <w:rsid w:val="00467617"/>
    <w:rsid w:val="00467F77"/>
    <w:rsid w:val="00470B38"/>
    <w:rsid w:val="00482949"/>
    <w:rsid w:val="004829F5"/>
    <w:rsid w:val="00484EF0"/>
    <w:rsid w:val="00485487"/>
    <w:rsid w:val="00492546"/>
    <w:rsid w:val="0049548D"/>
    <w:rsid w:val="00497A5E"/>
    <w:rsid w:val="004B04EE"/>
    <w:rsid w:val="004B1B6D"/>
    <w:rsid w:val="004B2FB2"/>
    <w:rsid w:val="004B4D1D"/>
    <w:rsid w:val="004B5665"/>
    <w:rsid w:val="004C285F"/>
    <w:rsid w:val="004C5B1F"/>
    <w:rsid w:val="004C5EE7"/>
    <w:rsid w:val="004C63A3"/>
    <w:rsid w:val="004D0189"/>
    <w:rsid w:val="004D208E"/>
    <w:rsid w:val="004D3115"/>
    <w:rsid w:val="004D6344"/>
    <w:rsid w:val="004E058A"/>
    <w:rsid w:val="004E35A6"/>
    <w:rsid w:val="004E653A"/>
    <w:rsid w:val="004E71AD"/>
    <w:rsid w:val="004F261C"/>
    <w:rsid w:val="004F47A6"/>
    <w:rsid w:val="004F5D51"/>
    <w:rsid w:val="004F65EC"/>
    <w:rsid w:val="00500C3E"/>
    <w:rsid w:val="005030BE"/>
    <w:rsid w:val="0050345A"/>
    <w:rsid w:val="005037BF"/>
    <w:rsid w:val="00504411"/>
    <w:rsid w:val="00504AB0"/>
    <w:rsid w:val="00504D65"/>
    <w:rsid w:val="00506EAC"/>
    <w:rsid w:val="005105D5"/>
    <w:rsid w:val="00517DF0"/>
    <w:rsid w:val="00521DFC"/>
    <w:rsid w:val="0053620F"/>
    <w:rsid w:val="005368B3"/>
    <w:rsid w:val="00542F87"/>
    <w:rsid w:val="00545CD6"/>
    <w:rsid w:val="00552FC6"/>
    <w:rsid w:val="00552FCF"/>
    <w:rsid w:val="0055407F"/>
    <w:rsid w:val="0055624C"/>
    <w:rsid w:val="00561201"/>
    <w:rsid w:val="00564E56"/>
    <w:rsid w:val="005651E9"/>
    <w:rsid w:val="0057090D"/>
    <w:rsid w:val="005716A6"/>
    <w:rsid w:val="005716B3"/>
    <w:rsid w:val="00572186"/>
    <w:rsid w:val="005749F8"/>
    <w:rsid w:val="005829EF"/>
    <w:rsid w:val="00582D67"/>
    <w:rsid w:val="00583874"/>
    <w:rsid w:val="00584DB4"/>
    <w:rsid w:val="0058764B"/>
    <w:rsid w:val="00592FF8"/>
    <w:rsid w:val="00595F0A"/>
    <w:rsid w:val="005A0396"/>
    <w:rsid w:val="005A12EC"/>
    <w:rsid w:val="005A6ABA"/>
    <w:rsid w:val="005A7881"/>
    <w:rsid w:val="005B09FF"/>
    <w:rsid w:val="005B24DF"/>
    <w:rsid w:val="005B5EEC"/>
    <w:rsid w:val="005B6E9A"/>
    <w:rsid w:val="005B759A"/>
    <w:rsid w:val="005C0F62"/>
    <w:rsid w:val="005C1E10"/>
    <w:rsid w:val="005C487E"/>
    <w:rsid w:val="005C52AB"/>
    <w:rsid w:val="005D077E"/>
    <w:rsid w:val="005D14ED"/>
    <w:rsid w:val="005D2A51"/>
    <w:rsid w:val="005D3FAC"/>
    <w:rsid w:val="005D4D4E"/>
    <w:rsid w:val="005D5098"/>
    <w:rsid w:val="005D5DBE"/>
    <w:rsid w:val="005D6A08"/>
    <w:rsid w:val="005D72AC"/>
    <w:rsid w:val="005E0C6D"/>
    <w:rsid w:val="005E3DD0"/>
    <w:rsid w:val="005E70CF"/>
    <w:rsid w:val="005F3D4F"/>
    <w:rsid w:val="005F6014"/>
    <w:rsid w:val="00600805"/>
    <w:rsid w:val="00601A5A"/>
    <w:rsid w:val="006036C0"/>
    <w:rsid w:val="006079F7"/>
    <w:rsid w:val="00612AF4"/>
    <w:rsid w:val="00614605"/>
    <w:rsid w:val="00631054"/>
    <w:rsid w:val="00633A0A"/>
    <w:rsid w:val="006437A7"/>
    <w:rsid w:val="00645A4F"/>
    <w:rsid w:val="00647AF1"/>
    <w:rsid w:val="00650BC2"/>
    <w:rsid w:val="00654F93"/>
    <w:rsid w:val="00655010"/>
    <w:rsid w:val="006554FE"/>
    <w:rsid w:val="00655D41"/>
    <w:rsid w:val="0065718D"/>
    <w:rsid w:val="00662529"/>
    <w:rsid w:val="00662EBB"/>
    <w:rsid w:val="00663A29"/>
    <w:rsid w:val="00665134"/>
    <w:rsid w:val="0066622D"/>
    <w:rsid w:val="00667549"/>
    <w:rsid w:val="0067778E"/>
    <w:rsid w:val="006809EE"/>
    <w:rsid w:val="00681412"/>
    <w:rsid w:val="00682AAD"/>
    <w:rsid w:val="00682D17"/>
    <w:rsid w:val="006862C8"/>
    <w:rsid w:val="00692F16"/>
    <w:rsid w:val="00694F75"/>
    <w:rsid w:val="006A1DEC"/>
    <w:rsid w:val="006A311C"/>
    <w:rsid w:val="006A498A"/>
    <w:rsid w:val="006B018B"/>
    <w:rsid w:val="006B3547"/>
    <w:rsid w:val="006B5BD5"/>
    <w:rsid w:val="006B6D57"/>
    <w:rsid w:val="006B79B0"/>
    <w:rsid w:val="006C0834"/>
    <w:rsid w:val="006C2655"/>
    <w:rsid w:val="006C60F5"/>
    <w:rsid w:val="006D37D1"/>
    <w:rsid w:val="006E3B6E"/>
    <w:rsid w:val="006E7977"/>
    <w:rsid w:val="006F2486"/>
    <w:rsid w:val="006F5BA2"/>
    <w:rsid w:val="0070137A"/>
    <w:rsid w:val="00711E88"/>
    <w:rsid w:val="00712180"/>
    <w:rsid w:val="007233B1"/>
    <w:rsid w:val="00723DAD"/>
    <w:rsid w:val="007240EB"/>
    <w:rsid w:val="00725D39"/>
    <w:rsid w:val="007319AF"/>
    <w:rsid w:val="00731E49"/>
    <w:rsid w:val="00733490"/>
    <w:rsid w:val="00734040"/>
    <w:rsid w:val="007361D8"/>
    <w:rsid w:val="00743D7C"/>
    <w:rsid w:val="007449B8"/>
    <w:rsid w:val="00746850"/>
    <w:rsid w:val="007505B3"/>
    <w:rsid w:val="00752FBA"/>
    <w:rsid w:val="0075479E"/>
    <w:rsid w:val="00755B9A"/>
    <w:rsid w:val="007619A6"/>
    <w:rsid w:val="00766DB7"/>
    <w:rsid w:val="00770700"/>
    <w:rsid w:val="0077277A"/>
    <w:rsid w:val="007773E7"/>
    <w:rsid w:val="00777A28"/>
    <w:rsid w:val="00784F12"/>
    <w:rsid w:val="00796AFF"/>
    <w:rsid w:val="007A3FF3"/>
    <w:rsid w:val="007B0B10"/>
    <w:rsid w:val="007B3E98"/>
    <w:rsid w:val="007B7174"/>
    <w:rsid w:val="007C3403"/>
    <w:rsid w:val="007D5236"/>
    <w:rsid w:val="007D6287"/>
    <w:rsid w:val="007D6B92"/>
    <w:rsid w:val="007E143C"/>
    <w:rsid w:val="007E1987"/>
    <w:rsid w:val="007F1AA3"/>
    <w:rsid w:val="007F5AE9"/>
    <w:rsid w:val="00800021"/>
    <w:rsid w:val="0080098D"/>
    <w:rsid w:val="00805457"/>
    <w:rsid w:val="00805B51"/>
    <w:rsid w:val="008066C4"/>
    <w:rsid w:val="00820093"/>
    <w:rsid w:val="00821509"/>
    <w:rsid w:val="00825F97"/>
    <w:rsid w:val="00827699"/>
    <w:rsid w:val="00831F81"/>
    <w:rsid w:val="008343BE"/>
    <w:rsid w:val="00841741"/>
    <w:rsid w:val="00846EC1"/>
    <w:rsid w:val="008505A5"/>
    <w:rsid w:val="00850AF9"/>
    <w:rsid w:val="00855596"/>
    <w:rsid w:val="008569E4"/>
    <w:rsid w:val="00860CCF"/>
    <w:rsid w:val="008610C7"/>
    <w:rsid w:val="00863DCF"/>
    <w:rsid w:val="008646C0"/>
    <w:rsid w:val="00866CBC"/>
    <w:rsid w:val="0086795D"/>
    <w:rsid w:val="00871C29"/>
    <w:rsid w:val="00877ABA"/>
    <w:rsid w:val="008830B0"/>
    <w:rsid w:val="00884B0B"/>
    <w:rsid w:val="00885B1C"/>
    <w:rsid w:val="008904A8"/>
    <w:rsid w:val="00892224"/>
    <w:rsid w:val="008965DF"/>
    <w:rsid w:val="008A2A44"/>
    <w:rsid w:val="008A5DB6"/>
    <w:rsid w:val="008B267C"/>
    <w:rsid w:val="008B2D29"/>
    <w:rsid w:val="008B443D"/>
    <w:rsid w:val="008B4470"/>
    <w:rsid w:val="008B5B08"/>
    <w:rsid w:val="008C46AD"/>
    <w:rsid w:val="008C6861"/>
    <w:rsid w:val="008D11FA"/>
    <w:rsid w:val="008D44AF"/>
    <w:rsid w:val="008E43AF"/>
    <w:rsid w:val="008E64FE"/>
    <w:rsid w:val="008E68C6"/>
    <w:rsid w:val="008E69D3"/>
    <w:rsid w:val="008E7697"/>
    <w:rsid w:val="008F1EFC"/>
    <w:rsid w:val="008F5805"/>
    <w:rsid w:val="008F6EF4"/>
    <w:rsid w:val="008F7326"/>
    <w:rsid w:val="008F7899"/>
    <w:rsid w:val="008F78FA"/>
    <w:rsid w:val="009030A2"/>
    <w:rsid w:val="00912662"/>
    <w:rsid w:val="00917665"/>
    <w:rsid w:val="009253D8"/>
    <w:rsid w:val="00942024"/>
    <w:rsid w:val="00945189"/>
    <w:rsid w:val="00947982"/>
    <w:rsid w:val="00950F7B"/>
    <w:rsid w:val="009523FF"/>
    <w:rsid w:val="009532F1"/>
    <w:rsid w:val="00953308"/>
    <w:rsid w:val="0095560B"/>
    <w:rsid w:val="00962610"/>
    <w:rsid w:val="00965FF2"/>
    <w:rsid w:val="009667C3"/>
    <w:rsid w:val="0096687A"/>
    <w:rsid w:val="009718F5"/>
    <w:rsid w:val="00972B7C"/>
    <w:rsid w:val="0097539F"/>
    <w:rsid w:val="00993CF7"/>
    <w:rsid w:val="009A156B"/>
    <w:rsid w:val="009A1B22"/>
    <w:rsid w:val="009A77BF"/>
    <w:rsid w:val="009C085A"/>
    <w:rsid w:val="009C70D8"/>
    <w:rsid w:val="009D1E7E"/>
    <w:rsid w:val="009D3847"/>
    <w:rsid w:val="009D5715"/>
    <w:rsid w:val="009E1A19"/>
    <w:rsid w:val="009E56A4"/>
    <w:rsid w:val="009E617E"/>
    <w:rsid w:val="009E7BB3"/>
    <w:rsid w:val="009F6923"/>
    <w:rsid w:val="009F739E"/>
    <w:rsid w:val="00A021C6"/>
    <w:rsid w:val="00A044D4"/>
    <w:rsid w:val="00A05F4A"/>
    <w:rsid w:val="00A0637B"/>
    <w:rsid w:val="00A06AF7"/>
    <w:rsid w:val="00A0705C"/>
    <w:rsid w:val="00A11224"/>
    <w:rsid w:val="00A12D6C"/>
    <w:rsid w:val="00A1534E"/>
    <w:rsid w:val="00A15B13"/>
    <w:rsid w:val="00A2088B"/>
    <w:rsid w:val="00A261B4"/>
    <w:rsid w:val="00A31693"/>
    <w:rsid w:val="00A31813"/>
    <w:rsid w:val="00A34CB2"/>
    <w:rsid w:val="00A411B7"/>
    <w:rsid w:val="00A443EB"/>
    <w:rsid w:val="00A44433"/>
    <w:rsid w:val="00A44445"/>
    <w:rsid w:val="00A603B7"/>
    <w:rsid w:val="00A606D3"/>
    <w:rsid w:val="00A60EFB"/>
    <w:rsid w:val="00A62A99"/>
    <w:rsid w:val="00A74B01"/>
    <w:rsid w:val="00A7565F"/>
    <w:rsid w:val="00A802F1"/>
    <w:rsid w:val="00A82AA3"/>
    <w:rsid w:val="00A8300E"/>
    <w:rsid w:val="00A90696"/>
    <w:rsid w:val="00A94C97"/>
    <w:rsid w:val="00A95526"/>
    <w:rsid w:val="00AA2AC6"/>
    <w:rsid w:val="00AA4417"/>
    <w:rsid w:val="00AA4794"/>
    <w:rsid w:val="00AA582E"/>
    <w:rsid w:val="00AB330C"/>
    <w:rsid w:val="00AB46B7"/>
    <w:rsid w:val="00AB5C48"/>
    <w:rsid w:val="00AB5EB6"/>
    <w:rsid w:val="00AC161A"/>
    <w:rsid w:val="00AC163B"/>
    <w:rsid w:val="00AC33DE"/>
    <w:rsid w:val="00AC45C6"/>
    <w:rsid w:val="00AD0188"/>
    <w:rsid w:val="00AD0F99"/>
    <w:rsid w:val="00AD1A57"/>
    <w:rsid w:val="00AD1FBB"/>
    <w:rsid w:val="00AD2CEB"/>
    <w:rsid w:val="00AD42D3"/>
    <w:rsid w:val="00AD71B9"/>
    <w:rsid w:val="00AE0429"/>
    <w:rsid w:val="00AE1A4F"/>
    <w:rsid w:val="00AE337E"/>
    <w:rsid w:val="00AE3E58"/>
    <w:rsid w:val="00AE4375"/>
    <w:rsid w:val="00AE4A0B"/>
    <w:rsid w:val="00AE4BF6"/>
    <w:rsid w:val="00AF080E"/>
    <w:rsid w:val="00AF26CB"/>
    <w:rsid w:val="00AF52D8"/>
    <w:rsid w:val="00AF6DF8"/>
    <w:rsid w:val="00B107F1"/>
    <w:rsid w:val="00B10BA9"/>
    <w:rsid w:val="00B127BC"/>
    <w:rsid w:val="00B23312"/>
    <w:rsid w:val="00B244E6"/>
    <w:rsid w:val="00B252B0"/>
    <w:rsid w:val="00B3044B"/>
    <w:rsid w:val="00B325F7"/>
    <w:rsid w:val="00B35568"/>
    <w:rsid w:val="00B36928"/>
    <w:rsid w:val="00B36D42"/>
    <w:rsid w:val="00B4189E"/>
    <w:rsid w:val="00B46975"/>
    <w:rsid w:val="00B51526"/>
    <w:rsid w:val="00B602B9"/>
    <w:rsid w:val="00B64F05"/>
    <w:rsid w:val="00B666E5"/>
    <w:rsid w:val="00B73668"/>
    <w:rsid w:val="00B73B8C"/>
    <w:rsid w:val="00B74518"/>
    <w:rsid w:val="00B76424"/>
    <w:rsid w:val="00B77B66"/>
    <w:rsid w:val="00B901D4"/>
    <w:rsid w:val="00B949DB"/>
    <w:rsid w:val="00BA06E7"/>
    <w:rsid w:val="00BA1B7F"/>
    <w:rsid w:val="00BA27AB"/>
    <w:rsid w:val="00BA4636"/>
    <w:rsid w:val="00BA5559"/>
    <w:rsid w:val="00BB2872"/>
    <w:rsid w:val="00BB42D0"/>
    <w:rsid w:val="00BC35D4"/>
    <w:rsid w:val="00BC37AB"/>
    <w:rsid w:val="00BC4070"/>
    <w:rsid w:val="00BC5A8B"/>
    <w:rsid w:val="00BD7E04"/>
    <w:rsid w:val="00C035F1"/>
    <w:rsid w:val="00C044E1"/>
    <w:rsid w:val="00C0504E"/>
    <w:rsid w:val="00C0627A"/>
    <w:rsid w:val="00C11F22"/>
    <w:rsid w:val="00C12DEA"/>
    <w:rsid w:val="00C23A16"/>
    <w:rsid w:val="00C2750F"/>
    <w:rsid w:val="00C27751"/>
    <w:rsid w:val="00C30218"/>
    <w:rsid w:val="00C30ACE"/>
    <w:rsid w:val="00C32F7A"/>
    <w:rsid w:val="00C33428"/>
    <w:rsid w:val="00C349FF"/>
    <w:rsid w:val="00C3716B"/>
    <w:rsid w:val="00C40394"/>
    <w:rsid w:val="00C457A8"/>
    <w:rsid w:val="00C50ED5"/>
    <w:rsid w:val="00C51562"/>
    <w:rsid w:val="00C5395F"/>
    <w:rsid w:val="00C53EA0"/>
    <w:rsid w:val="00C60079"/>
    <w:rsid w:val="00C620C6"/>
    <w:rsid w:val="00C67210"/>
    <w:rsid w:val="00C7084C"/>
    <w:rsid w:val="00C73864"/>
    <w:rsid w:val="00C7407D"/>
    <w:rsid w:val="00C82AF3"/>
    <w:rsid w:val="00C84043"/>
    <w:rsid w:val="00C87129"/>
    <w:rsid w:val="00C905DF"/>
    <w:rsid w:val="00C91C91"/>
    <w:rsid w:val="00CA042C"/>
    <w:rsid w:val="00CA2754"/>
    <w:rsid w:val="00CB0551"/>
    <w:rsid w:val="00CB23BE"/>
    <w:rsid w:val="00CB4B8C"/>
    <w:rsid w:val="00CB796E"/>
    <w:rsid w:val="00CB7F28"/>
    <w:rsid w:val="00CC2B81"/>
    <w:rsid w:val="00CC3674"/>
    <w:rsid w:val="00CC66BE"/>
    <w:rsid w:val="00CD5C02"/>
    <w:rsid w:val="00CD688E"/>
    <w:rsid w:val="00CD72BA"/>
    <w:rsid w:val="00CE2482"/>
    <w:rsid w:val="00CE36F8"/>
    <w:rsid w:val="00CF35C5"/>
    <w:rsid w:val="00CF57AA"/>
    <w:rsid w:val="00CF7DB2"/>
    <w:rsid w:val="00D026B6"/>
    <w:rsid w:val="00D04D7C"/>
    <w:rsid w:val="00D11BEA"/>
    <w:rsid w:val="00D15C2C"/>
    <w:rsid w:val="00D2120D"/>
    <w:rsid w:val="00D2339C"/>
    <w:rsid w:val="00D310D1"/>
    <w:rsid w:val="00D312F6"/>
    <w:rsid w:val="00D329E9"/>
    <w:rsid w:val="00D341EE"/>
    <w:rsid w:val="00D34D2E"/>
    <w:rsid w:val="00D35345"/>
    <w:rsid w:val="00D440BE"/>
    <w:rsid w:val="00D448F9"/>
    <w:rsid w:val="00D5023A"/>
    <w:rsid w:val="00D51CDF"/>
    <w:rsid w:val="00D577D2"/>
    <w:rsid w:val="00D57961"/>
    <w:rsid w:val="00D62BF2"/>
    <w:rsid w:val="00D701C2"/>
    <w:rsid w:val="00D70985"/>
    <w:rsid w:val="00D725FD"/>
    <w:rsid w:val="00D91171"/>
    <w:rsid w:val="00D92F4A"/>
    <w:rsid w:val="00D9446F"/>
    <w:rsid w:val="00D95CF6"/>
    <w:rsid w:val="00DA15AA"/>
    <w:rsid w:val="00DA25A6"/>
    <w:rsid w:val="00DA78D0"/>
    <w:rsid w:val="00DC1E85"/>
    <w:rsid w:val="00DC6ED6"/>
    <w:rsid w:val="00DD42DF"/>
    <w:rsid w:val="00DD5990"/>
    <w:rsid w:val="00DD642F"/>
    <w:rsid w:val="00DE71B4"/>
    <w:rsid w:val="00DE7D8E"/>
    <w:rsid w:val="00DF0000"/>
    <w:rsid w:val="00DF0539"/>
    <w:rsid w:val="00DF12D5"/>
    <w:rsid w:val="00DF5399"/>
    <w:rsid w:val="00DF74E5"/>
    <w:rsid w:val="00E000D3"/>
    <w:rsid w:val="00E02450"/>
    <w:rsid w:val="00E04377"/>
    <w:rsid w:val="00E110D2"/>
    <w:rsid w:val="00E127AB"/>
    <w:rsid w:val="00E12F73"/>
    <w:rsid w:val="00E15ED1"/>
    <w:rsid w:val="00E20230"/>
    <w:rsid w:val="00E30757"/>
    <w:rsid w:val="00E3258D"/>
    <w:rsid w:val="00E342A3"/>
    <w:rsid w:val="00E3520D"/>
    <w:rsid w:val="00E37F4E"/>
    <w:rsid w:val="00E42ACA"/>
    <w:rsid w:val="00E45171"/>
    <w:rsid w:val="00E452D8"/>
    <w:rsid w:val="00E46237"/>
    <w:rsid w:val="00E46703"/>
    <w:rsid w:val="00E47C31"/>
    <w:rsid w:val="00E6246B"/>
    <w:rsid w:val="00E6356C"/>
    <w:rsid w:val="00E65122"/>
    <w:rsid w:val="00E656C3"/>
    <w:rsid w:val="00E71A89"/>
    <w:rsid w:val="00E80D71"/>
    <w:rsid w:val="00E90E16"/>
    <w:rsid w:val="00E92C94"/>
    <w:rsid w:val="00E97F8C"/>
    <w:rsid w:val="00EA30E4"/>
    <w:rsid w:val="00EA344D"/>
    <w:rsid w:val="00EA3A41"/>
    <w:rsid w:val="00EA7B89"/>
    <w:rsid w:val="00EB1D52"/>
    <w:rsid w:val="00EB2F66"/>
    <w:rsid w:val="00EC0FA3"/>
    <w:rsid w:val="00EC3F2E"/>
    <w:rsid w:val="00EC50C2"/>
    <w:rsid w:val="00EC7736"/>
    <w:rsid w:val="00ED5A37"/>
    <w:rsid w:val="00ED6072"/>
    <w:rsid w:val="00EE217B"/>
    <w:rsid w:val="00EE7CCA"/>
    <w:rsid w:val="00EF099C"/>
    <w:rsid w:val="00EF56B6"/>
    <w:rsid w:val="00F030BA"/>
    <w:rsid w:val="00F07D05"/>
    <w:rsid w:val="00F145CD"/>
    <w:rsid w:val="00F162B4"/>
    <w:rsid w:val="00F16E42"/>
    <w:rsid w:val="00F17960"/>
    <w:rsid w:val="00F2100B"/>
    <w:rsid w:val="00F216CA"/>
    <w:rsid w:val="00F260B7"/>
    <w:rsid w:val="00F37BF2"/>
    <w:rsid w:val="00F4587C"/>
    <w:rsid w:val="00F51F67"/>
    <w:rsid w:val="00F52E74"/>
    <w:rsid w:val="00F550E6"/>
    <w:rsid w:val="00F65AFB"/>
    <w:rsid w:val="00F66A60"/>
    <w:rsid w:val="00F72E01"/>
    <w:rsid w:val="00F7640B"/>
    <w:rsid w:val="00F809C1"/>
    <w:rsid w:val="00F91998"/>
    <w:rsid w:val="00F91CC0"/>
    <w:rsid w:val="00F9207D"/>
    <w:rsid w:val="00F93995"/>
    <w:rsid w:val="00F9599F"/>
    <w:rsid w:val="00F97844"/>
    <w:rsid w:val="00FA0371"/>
    <w:rsid w:val="00FA286E"/>
    <w:rsid w:val="00FA428E"/>
    <w:rsid w:val="00FA52B9"/>
    <w:rsid w:val="00FB4895"/>
    <w:rsid w:val="00FB5E56"/>
    <w:rsid w:val="00FB6424"/>
    <w:rsid w:val="00FB6D1A"/>
    <w:rsid w:val="00FC10FF"/>
    <w:rsid w:val="00FC4C6A"/>
    <w:rsid w:val="00FC617C"/>
    <w:rsid w:val="00FD0EB6"/>
    <w:rsid w:val="00FE0EAE"/>
    <w:rsid w:val="00FE159C"/>
    <w:rsid w:val="00FE48BB"/>
    <w:rsid w:val="00FE70DA"/>
    <w:rsid w:val="0102623D"/>
    <w:rsid w:val="017D403F"/>
    <w:rsid w:val="01F4CF70"/>
    <w:rsid w:val="02362AED"/>
    <w:rsid w:val="047A0816"/>
    <w:rsid w:val="04FDE077"/>
    <w:rsid w:val="0503C6BC"/>
    <w:rsid w:val="051BDFE0"/>
    <w:rsid w:val="05BC6546"/>
    <w:rsid w:val="05CCA383"/>
    <w:rsid w:val="08B9F0CA"/>
    <w:rsid w:val="0936117A"/>
    <w:rsid w:val="09BC761B"/>
    <w:rsid w:val="09D27A73"/>
    <w:rsid w:val="0B43B24B"/>
    <w:rsid w:val="0BA599DB"/>
    <w:rsid w:val="0BFC19A8"/>
    <w:rsid w:val="0C79821A"/>
    <w:rsid w:val="0CBF6D31"/>
    <w:rsid w:val="0CF63FE0"/>
    <w:rsid w:val="0DD48C3A"/>
    <w:rsid w:val="0E122CE5"/>
    <w:rsid w:val="0E16A460"/>
    <w:rsid w:val="0E970774"/>
    <w:rsid w:val="0EC98DCC"/>
    <w:rsid w:val="0F4186A2"/>
    <w:rsid w:val="0F4FECE0"/>
    <w:rsid w:val="104623A4"/>
    <w:rsid w:val="105D3E3B"/>
    <w:rsid w:val="11BC8B63"/>
    <w:rsid w:val="12EF07FA"/>
    <w:rsid w:val="1322ED1C"/>
    <w:rsid w:val="13B936AC"/>
    <w:rsid w:val="13FA95B6"/>
    <w:rsid w:val="14C82F52"/>
    <w:rsid w:val="16D8A889"/>
    <w:rsid w:val="1A53DE6D"/>
    <w:rsid w:val="1D3C8BA8"/>
    <w:rsid w:val="1DAE9BE7"/>
    <w:rsid w:val="1E57C4FE"/>
    <w:rsid w:val="1E7F130D"/>
    <w:rsid w:val="1EC083FC"/>
    <w:rsid w:val="1EE55515"/>
    <w:rsid w:val="1F147A5D"/>
    <w:rsid w:val="1F2938B3"/>
    <w:rsid w:val="1FD5954C"/>
    <w:rsid w:val="2069A074"/>
    <w:rsid w:val="220C93C2"/>
    <w:rsid w:val="22C2E797"/>
    <w:rsid w:val="22F2FED8"/>
    <w:rsid w:val="232014C8"/>
    <w:rsid w:val="23212B75"/>
    <w:rsid w:val="2540E8D8"/>
    <w:rsid w:val="25ABEA8B"/>
    <w:rsid w:val="26031047"/>
    <w:rsid w:val="266A94E5"/>
    <w:rsid w:val="2695CF91"/>
    <w:rsid w:val="26AEA37F"/>
    <w:rsid w:val="2ADE7A23"/>
    <w:rsid w:val="2B780A60"/>
    <w:rsid w:val="2D50BBB2"/>
    <w:rsid w:val="2DD3E8C6"/>
    <w:rsid w:val="2E317D3A"/>
    <w:rsid w:val="2EABF3B9"/>
    <w:rsid w:val="2F0B7F5E"/>
    <w:rsid w:val="3010AAB4"/>
    <w:rsid w:val="304C468C"/>
    <w:rsid w:val="30A7C5FC"/>
    <w:rsid w:val="30C04BBA"/>
    <w:rsid w:val="312F904F"/>
    <w:rsid w:val="323FA147"/>
    <w:rsid w:val="329EB4B7"/>
    <w:rsid w:val="334EB1F8"/>
    <w:rsid w:val="33B1FD62"/>
    <w:rsid w:val="33B99972"/>
    <w:rsid w:val="33E8FADC"/>
    <w:rsid w:val="351A070C"/>
    <w:rsid w:val="35E34351"/>
    <w:rsid w:val="35E64C67"/>
    <w:rsid w:val="360C13C6"/>
    <w:rsid w:val="36EA5789"/>
    <w:rsid w:val="373C2C71"/>
    <w:rsid w:val="375688E3"/>
    <w:rsid w:val="378B56BD"/>
    <w:rsid w:val="388B646D"/>
    <w:rsid w:val="3892C68F"/>
    <w:rsid w:val="3A0F6271"/>
    <w:rsid w:val="3A103297"/>
    <w:rsid w:val="3ADAE28F"/>
    <w:rsid w:val="3B553A85"/>
    <w:rsid w:val="3BA2616F"/>
    <w:rsid w:val="3BCF7349"/>
    <w:rsid w:val="3CB620C2"/>
    <w:rsid w:val="3D588612"/>
    <w:rsid w:val="3D8843C7"/>
    <w:rsid w:val="3D8ABB11"/>
    <w:rsid w:val="3E7EE7AA"/>
    <w:rsid w:val="3E8B6AB7"/>
    <w:rsid w:val="3FA40FDB"/>
    <w:rsid w:val="4310D58C"/>
    <w:rsid w:val="4317C465"/>
    <w:rsid w:val="43EB59A5"/>
    <w:rsid w:val="43F21C89"/>
    <w:rsid w:val="44448731"/>
    <w:rsid w:val="4496E582"/>
    <w:rsid w:val="453F8ECA"/>
    <w:rsid w:val="45523218"/>
    <w:rsid w:val="46C5C5C1"/>
    <w:rsid w:val="4730A0EC"/>
    <w:rsid w:val="47B25563"/>
    <w:rsid w:val="47FF2BF0"/>
    <w:rsid w:val="4A0BE656"/>
    <w:rsid w:val="4CFBDB01"/>
    <w:rsid w:val="4DB7D17D"/>
    <w:rsid w:val="4E815EAC"/>
    <w:rsid w:val="4FA16091"/>
    <w:rsid w:val="5015745B"/>
    <w:rsid w:val="5086504F"/>
    <w:rsid w:val="5100DD2E"/>
    <w:rsid w:val="510B0C1A"/>
    <w:rsid w:val="5148C49A"/>
    <w:rsid w:val="51ABBCA8"/>
    <w:rsid w:val="51B2358A"/>
    <w:rsid w:val="529B1152"/>
    <w:rsid w:val="52B47569"/>
    <w:rsid w:val="549D334A"/>
    <w:rsid w:val="55A1A043"/>
    <w:rsid w:val="560CEF4D"/>
    <w:rsid w:val="576FC915"/>
    <w:rsid w:val="5A0978DF"/>
    <w:rsid w:val="5A7E8F01"/>
    <w:rsid w:val="5AA0AB6E"/>
    <w:rsid w:val="5AF62DC7"/>
    <w:rsid w:val="5BCF4D01"/>
    <w:rsid w:val="5BE35DF5"/>
    <w:rsid w:val="5CA15B94"/>
    <w:rsid w:val="5D474F69"/>
    <w:rsid w:val="5D5D0614"/>
    <w:rsid w:val="5D9C43E8"/>
    <w:rsid w:val="5EC67820"/>
    <w:rsid w:val="5F293F40"/>
    <w:rsid w:val="5F48461A"/>
    <w:rsid w:val="600678FF"/>
    <w:rsid w:val="61502C4F"/>
    <w:rsid w:val="61F21A1E"/>
    <w:rsid w:val="62D6A3E4"/>
    <w:rsid w:val="6361B89B"/>
    <w:rsid w:val="648FB0C0"/>
    <w:rsid w:val="65390AF9"/>
    <w:rsid w:val="65DCC282"/>
    <w:rsid w:val="66D8612B"/>
    <w:rsid w:val="67181F4A"/>
    <w:rsid w:val="67B725AD"/>
    <w:rsid w:val="6835F751"/>
    <w:rsid w:val="6849DFCF"/>
    <w:rsid w:val="68F52D5C"/>
    <w:rsid w:val="69949281"/>
    <w:rsid w:val="6A890BDC"/>
    <w:rsid w:val="6B85E0A0"/>
    <w:rsid w:val="6C0278E9"/>
    <w:rsid w:val="6CB7FE9D"/>
    <w:rsid w:val="6CFB9346"/>
    <w:rsid w:val="6D3BE27C"/>
    <w:rsid w:val="6E0AC537"/>
    <w:rsid w:val="6E85D989"/>
    <w:rsid w:val="6F86DA99"/>
    <w:rsid w:val="6F986D20"/>
    <w:rsid w:val="6FB9C813"/>
    <w:rsid w:val="7005B985"/>
    <w:rsid w:val="71BA3BE4"/>
    <w:rsid w:val="7209F3C2"/>
    <w:rsid w:val="728173F6"/>
    <w:rsid w:val="72F9B0E8"/>
    <w:rsid w:val="739709F9"/>
    <w:rsid w:val="7465F58C"/>
    <w:rsid w:val="74FA0392"/>
    <w:rsid w:val="7578AE44"/>
    <w:rsid w:val="759691BF"/>
    <w:rsid w:val="76100452"/>
    <w:rsid w:val="7623455C"/>
    <w:rsid w:val="764A3C76"/>
    <w:rsid w:val="7869F4F7"/>
    <w:rsid w:val="793D8A81"/>
    <w:rsid w:val="7A17AB5B"/>
    <w:rsid w:val="7A771B8D"/>
    <w:rsid w:val="7AF49672"/>
    <w:rsid w:val="7BA38F82"/>
    <w:rsid w:val="7C43A78C"/>
    <w:rsid w:val="7C737FA8"/>
    <w:rsid w:val="7D50CE4B"/>
    <w:rsid w:val="7D810469"/>
    <w:rsid w:val="7D813395"/>
    <w:rsid w:val="7EF29A55"/>
    <w:rsid w:val="7F6D650F"/>
    <w:rsid w:val="7FA8D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99EFA"/>
  <w15:chartTrackingRefBased/>
  <w15:docId w15:val="{083D5FFD-62FB-45C0-8BC1-66AD5288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27C0"/>
    <w:rPr>
      <w:rFonts w:ascii="Arial" w:hAnsi="Arial" w:eastAsia="Times New Roman"/>
    </w:rPr>
  </w:style>
  <w:style w:type="paragraph" w:styleId="Ttulo1">
    <w:name w:val="heading 1"/>
    <w:basedOn w:val="Normal"/>
    <w:next w:val="Normal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link w:val="Encabezado"/>
    <w:uiPriority w:val="99"/>
    <w:rsid w:val="009E78FF"/>
    <w:rPr>
      <w:rFonts w:ascii="Arial" w:hAnsi="Arial" w:eastAsia="Times New Roman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9E78FF"/>
    <w:rPr>
      <w:rFonts w:ascii="Tahoma" w:hAnsi="Tahoma" w:eastAsia="Times New Roman" w:cs="Tahoma"/>
      <w:sz w:val="16"/>
      <w:szCs w:val="16"/>
      <w:lang w:eastAsia="es-CO"/>
    </w:rPr>
  </w:style>
  <w:style w:type="table" w:styleId="Tablaconcuadrcula">
    <w:name w:val="Table Grid"/>
    <w:basedOn w:val="Tablanormal"/>
    <w:uiPriority w:val="59"/>
    <w:rsid w:val="009E78FF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link w:val="Piedepgina"/>
    <w:uiPriority w:val="99"/>
    <w:rsid w:val="00E6344B"/>
    <w:rPr>
      <w:rFonts w:ascii="Arial" w:hAnsi="Arial" w:eastAsia="Times New Roman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styleId="Car2" w:customStyle="1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styleId="CarCarCarCarCarCarCarCarCar" w:customStyle="1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65501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55010"/>
  </w:style>
  <w:style w:type="character" w:styleId="TextocomentarioCar" w:customStyle="1">
    <w:name w:val="Texto comentario Car"/>
    <w:basedOn w:val="Fuentedeprrafopredeter"/>
    <w:link w:val="Textocomentario"/>
    <w:uiPriority w:val="99"/>
    <w:rsid w:val="00655010"/>
    <w:rPr>
      <w:rFonts w:ascii="Arial" w:hAnsi="Arial" w:eastAsia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55010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655010"/>
    <w:rPr>
      <w:rFonts w:ascii="Arial" w:hAnsi="Arial" w:eastAsia="Times New Roman"/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65EC"/>
    <w:pPr>
      <w:ind w:left="720"/>
      <w:contextualSpacing/>
    </w:p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FA52B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E64FE"/>
    <w:rPr>
      <w:rFonts w:ascii="Arial" w:hAnsi="Arial" w:eastAsia="Times New Roman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F2100B"/>
    <w:rPr>
      <w:color w:val="605E5C"/>
      <w:shd w:val="clear" w:color="auto" w:fill="E1DFDD"/>
    </w:rPr>
  </w:style>
  <w:style w:type="paragraph" w:styleId="Default" w:customStyle="1">
    <w:name w:val="Default"/>
    <w:rsid w:val="0031747C"/>
    <w:pPr>
      <w:autoSpaceDE w:val="0"/>
      <w:autoSpaceDN w:val="0"/>
      <w:adjustRightInd w:val="0"/>
    </w:pPr>
    <w:rPr>
      <w:rFonts w:ascii="Arial" w:hAnsi="Arial" w:eastAsia="Arial Unicode MS" w:cs="Arial"/>
      <w:color w:val="000000"/>
      <w:sz w:val="24"/>
      <w:szCs w:val="24"/>
      <w:bdr w:val="nil"/>
      <w:lang w:eastAsia="es-ES_tradnl"/>
    </w:rPr>
  </w:style>
  <w:style w:type="character" w:styleId="PrrafodelistaCar" w:customStyle="1">
    <w:name w:val="Párrafo de lista Car"/>
    <w:link w:val="Prrafodelista"/>
    <w:uiPriority w:val="34"/>
    <w:locked/>
    <w:rsid w:val="003B1374"/>
    <w:rPr>
      <w:rFonts w:ascii="Arial" w:hAnsi="Arial" w:eastAsia="Times New Roman"/>
    </w:rPr>
  </w:style>
  <w:style w:type="paragraph" w:styleId="TableParagraph" w:customStyle="1">
    <w:name w:val="Table Paragraph"/>
    <w:basedOn w:val="Normal"/>
    <w:uiPriority w:val="1"/>
    <w:qFormat/>
    <w:rsid w:val="68F52D5C"/>
    <w:rPr>
      <w:rFonts w:asciiTheme="minorHAnsi" w:hAnsiTheme="minorHAnsi" w:eastAsiaTheme="minorEastAsia" w:cstheme="minorBidi"/>
      <w:sz w:val="22"/>
      <w:szCs w:val="22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E7BB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B26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3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4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0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8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.png" Id="rId12" /><Relationship Type="http://schemas.microsoft.com/office/2020/10/relationships/intelligence" Target="intelligence2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ictxsrvdocmgmt/In-Process/User/ElementViewer.aspx?LV=1&amp;E=244573&amp;HideHeader=true&amp;hidexscr=true" TargetMode="Externa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yperlink" Target="https://icetex.sharepoint.com/:f:/r/sites/REP_OFICINA_CONTROL_INTERNO/Documentos%20compartidos/Oficina_de_Control_Interno/2026/Seguimiento%20Actividades%20Equipo%20OCI/Contratistas/3.%20Marzo/GERM%C3%81N%20TORRES%20AGUILERA/3.%20EVIDENCIAS/Obligaci%C3%B3n%20%232?csf=1&amp;web=1&amp;e=kcaEmy" TargetMode="External" Id="R9f44e7c3e9e74133" /><Relationship Type="http://schemas.openxmlformats.org/officeDocument/2006/relationships/hyperlink" Target="https://icetex.sharepoint.com/:f:/r/sites/REP_OFICINA_CONTROL_INTERNO/Documentos%20compartidos/Oficina_de_Control_Interno/2026/Seguimiento%20Actividades%20Equipo%20OCI/Contratistas/3.%20Marzo/GERM%C3%81N%20TORRES%20AGUILERA/3.%20EVIDENCIAS/Obligaci%C3%B3n%20%233?csf=1&amp;web=1&amp;e=a2Amsf" TargetMode="External" Id="Rc5a1f05cfbe641ab" /><Relationship Type="http://schemas.openxmlformats.org/officeDocument/2006/relationships/hyperlink" Target="https://icetex.sharepoint.com/:f:/r/sites/REP_OFICINA_CONTROL_INTERNO/Documentos%20compartidos/Oficina_de_Control_Interno/2026/Seguimiento%20Actividades%20Equipo%20OCI/Contratistas/3.%20Marzo/GERM%C3%81N%20TORRES%20AGUILERA/3.%20EVIDENCIAS/Obligaci%C3%B3n%20%234?csf=1&amp;web=1&amp;e=6Fh65E" TargetMode="External" Id="R5bd2256bb12e4800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perez\Configuraci&#243;n%20local\Archivos%20temporales%20de%20Internet\OLK29\Formato_Formato%20(2).dot" TargetMode="External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d98472-020b-4b9b-b98d-1bc7b48058c8" xsi:nil="true"/>
    <lcf76f155ced4ddcb4097134ff3c332f xmlns="5453340f-ff9f-4371-a6a5-9bfd2f01afd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53B573B708EF94F9A303F3C6374FB94" ma:contentTypeVersion="16" ma:contentTypeDescription="Crear nuevo documento." ma:contentTypeScope="" ma:versionID="1cd8a3cbdafadd30000db180fdca09e4">
  <xsd:schema xmlns:xsd="http://www.w3.org/2001/XMLSchema" xmlns:xs="http://www.w3.org/2001/XMLSchema" xmlns:p="http://schemas.microsoft.com/office/2006/metadata/properties" xmlns:ns2="d5d98472-020b-4b9b-b98d-1bc7b48058c8" xmlns:ns3="5453340f-ff9f-4371-a6a5-9bfd2f01afdc" targetNamespace="http://schemas.microsoft.com/office/2006/metadata/properties" ma:root="true" ma:fieldsID="51f7a0d2058a44bfcc0dbbf7c07fafd7" ns2:_="" ns3:_="">
    <xsd:import namespace="d5d98472-020b-4b9b-b98d-1bc7b48058c8"/>
    <xsd:import namespace="5453340f-ff9f-4371-a6a5-9bfd2f01afd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98472-020b-4b9b-b98d-1bc7b480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2d254bd-d9ed-4db6-af82-ef6d0a118757}" ma:internalName="TaxCatchAll" ma:showField="CatchAllData" ma:web="d5d98472-020b-4b9b-b98d-1bc7b480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3340f-ff9f-4371-a6a5-9bfd2f01a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403e56c-7165-4df9-b2f0-995a8a2cd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1CDAD0-3F7A-4BAB-9811-E70DD1D5D559}">
  <ds:schemaRefs>
    <ds:schemaRef ds:uri="http://schemas.microsoft.com/office/2006/metadata/properties"/>
    <ds:schemaRef ds:uri="http://schemas.microsoft.com/office/infopath/2007/PartnerControls"/>
    <ds:schemaRef ds:uri="d5d98472-020b-4b9b-b98d-1bc7b48058c8"/>
    <ds:schemaRef ds:uri="5453340f-ff9f-4371-a6a5-9bfd2f01afdc"/>
  </ds:schemaRefs>
</ds:datastoreItem>
</file>

<file path=customXml/itemProps2.xml><?xml version="1.0" encoding="utf-8"?>
<ds:datastoreItem xmlns:ds="http://schemas.openxmlformats.org/officeDocument/2006/customXml" ds:itemID="{CEE7CECD-440B-4A5F-AE3B-257D2F3A4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26F09-92F9-4730-8B6E-ECEFE449A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A16620-527A-49D3-B2B7-BD18B2018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98472-020b-4b9b-b98d-1bc7b48058c8"/>
    <ds:schemaRef ds:uri="5453340f-ff9f-4371-a6a5-9bfd2f01af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Formato_Formato (2)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La versión impresa de este documento puede estar desactualizada, consulte la última versión oficial en la intranet – Sistema Integrado de Gestión</dc:title>
  <dc:subject/>
  <dc:creator>MPerez</dc:creator>
  <keywords/>
  <lastModifiedBy>German de Jesus Torres Aguilera</lastModifiedBy>
  <revision>3</revision>
  <lastPrinted>2025-08-25T04:33:00.0000000Z</lastPrinted>
  <dcterms:created xsi:type="dcterms:W3CDTF">2026-03-25T04:14:00.0000000Z</dcterms:created>
  <dcterms:modified xsi:type="dcterms:W3CDTF">2026-03-25T04:29:08.4667759Z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a29404-f020-4cd6-a1ec-cebf7ea621a4_Enabled">
    <vt:lpwstr>False</vt:lpwstr>
  </property>
  <property fmtid="{D5CDD505-2E9C-101B-9397-08002B2CF9AE}" pid="3" name="MSIP_Label_5ba29404-f020-4cd6-a1ec-cebf7ea621a4_SiteId">
    <vt:lpwstr>5e3d1ca0-7f75-4014-9422-06979167bedc</vt:lpwstr>
  </property>
  <property fmtid="{D5CDD505-2E9C-101B-9397-08002B2CF9AE}" pid="4" name="MSIP_Label_5ba29404-f020-4cd6-a1ec-cebf7ea621a4_SetBy">
    <vt:lpwstr>jrubiano@icetex.gov.co</vt:lpwstr>
  </property>
  <property fmtid="{D5CDD505-2E9C-101B-9397-08002B2CF9AE}" pid="5" name="MSIP_Label_5ba29404-f020-4cd6-a1ec-cebf7ea621a4_SetDate">
    <vt:lpwstr>2019-02-26T11:17:05.2313919-05:00</vt:lpwstr>
  </property>
  <property fmtid="{D5CDD505-2E9C-101B-9397-08002B2CF9AE}" pid="6" name="MSIP_Label_5ba29404-f020-4cd6-a1ec-cebf7ea621a4_Name">
    <vt:lpwstr>Pública</vt:lpwstr>
  </property>
  <property fmtid="{D5CDD505-2E9C-101B-9397-08002B2CF9AE}" pid="7" name="MSIP_Label_5ba29404-f020-4cd6-a1ec-cebf7ea621a4_Application">
    <vt:lpwstr>Microsoft Azure Information Protection</vt:lpwstr>
  </property>
  <property fmtid="{D5CDD505-2E9C-101B-9397-08002B2CF9AE}" pid="8" name="MSIP_Label_5ba29404-f020-4cd6-a1ec-cebf7ea621a4_Extended_MSFT_Method">
    <vt:lpwstr>Manual</vt:lpwstr>
  </property>
  <property fmtid="{D5CDD505-2E9C-101B-9397-08002B2CF9AE}" pid="9" name="Sensitivity">
    <vt:lpwstr/>
  </property>
  <property fmtid="{D5CDD505-2E9C-101B-9397-08002B2CF9AE}" pid="10" name="ContentTypeId">
    <vt:lpwstr>0x010100453B573B708EF94F9A303F3C6374FB94</vt:lpwstr>
  </property>
  <property fmtid="{D5CDD505-2E9C-101B-9397-08002B2CF9AE}" pid="11" name="MediaServiceImageTags">
    <vt:lpwstr/>
  </property>
</Properties>
</file>